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37C7" w:rsidRDefault="00E637C7" w:rsidP="00F73B35">
      <w:pPr>
        <w:rPr>
          <w:lang w:val="en-US"/>
        </w:rPr>
      </w:pPr>
    </w:p>
    <w:p w:rsidR="00E637C7" w:rsidRDefault="00E637C7" w:rsidP="000C7CD6">
      <w:pPr>
        <w:jc w:val="right"/>
        <w:rPr>
          <w:sz w:val="22"/>
          <w:szCs w:val="22"/>
        </w:rPr>
      </w:pPr>
      <w:bookmarkStart w:id="0" w:name="_GoBack"/>
      <w:bookmarkEnd w:id="0"/>
      <w:r>
        <w:rPr>
          <w:sz w:val="22"/>
          <w:szCs w:val="22"/>
        </w:rPr>
        <w:t xml:space="preserve">Приложение №1 </w:t>
      </w:r>
    </w:p>
    <w:p w:rsidR="00E637C7" w:rsidRDefault="00E637C7" w:rsidP="000C7CD6">
      <w:pPr>
        <w:rPr>
          <w:sz w:val="22"/>
          <w:szCs w:val="22"/>
        </w:rPr>
      </w:pPr>
    </w:p>
    <w:p w:rsidR="00E637C7" w:rsidRPr="004812FE" w:rsidRDefault="00E637C7" w:rsidP="000C7CD6">
      <w:pPr>
        <w:jc w:val="center"/>
        <w:rPr>
          <w:b/>
          <w:bCs/>
          <w:sz w:val="22"/>
          <w:szCs w:val="22"/>
        </w:rPr>
      </w:pPr>
      <w:r w:rsidRPr="004812FE">
        <w:rPr>
          <w:b/>
          <w:bCs/>
          <w:sz w:val="22"/>
          <w:szCs w:val="22"/>
        </w:rPr>
        <w:t>Годовая бухгалтерская отчетность</w:t>
      </w:r>
      <w:r>
        <w:rPr>
          <w:b/>
          <w:bCs/>
          <w:sz w:val="22"/>
          <w:szCs w:val="22"/>
        </w:rPr>
        <w:t xml:space="preserve"> за 2011год</w:t>
      </w:r>
      <w:r w:rsidRPr="004812FE">
        <w:rPr>
          <w:b/>
          <w:bCs/>
          <w:sz w:val="22"/>
          <w:szCs w:val="22"/>
        </w:rPr>
        <w:t>,</w:t>
      </w:r>
    </w:p>
    <w:p w:rsidR="00E637C7" w:rsidRDefault="00E637C7" w:rsidP="000C7CD6">
      <w:pPr>
        <w:jc w:val="center"/>
        <w:rPr>
          <w:sz w:val="22"/>
          <w:szCs w:val="22"/>
        </w:rPr>
      </w:pPr>
      <w:r>
        <w:rPr>
          <w:sz w:val="22"/>
          <w:szCs w:val="22"/>
        </w:rPr>
        <w:t xml:space="preserve">состоящая из </w:t>
      </w:r>
    </w:p>
    <w:p w:rsidR="00E637C7" w:rsidRDefault="00E637C7" w:rsidP="000C7CD6">
      <w:pPr>
        <w:rPr>
          <w:sz w:val="22"/>
          <w:szCs w:val="22"/>
        </w:rPr>
      </w:pPr>
      <w:r>
        <w:rPr>
          <w:sz w:val="22"/>
          <w:szCs w:val="22"/>
        </w:rPr>
        <w:t xml:space="preserve">        </w:t>
      </w:r>
      <w:r w:rsidRPr="00843F82">
        <w:rPr>
          <w:sz w:val="22"/>
          <w:szCs w:val="22"/>
        </w:rPr>
        <w:t>Аудиторско</w:t>
      </w:r>
      <w:r>
        <w:rPr>
          <w:sz w:val="22"/>
          <w:szCs w:val="22"/>
        </w:rPr>
        <w:t>го</w:t>
      </w:r>
      <w:r w:rsidRPr="00843F82">
        <w:rPr>
          <w:sz w:val="22"/>
          <w:szCs w:val="22"/>
        </w:rPr>
        <w:t xml:space="preserve"> заключени</w:t>
      </w:r>
      <w:r>
        <w:rPr>
          <w:sz w:val="22"/>
          <w:szCs w:val="22"/>
        </w:rPr>
        <w:t>я</w:t>
      </w:r>
      <w:r w:rsidRPr="00843F82">
        <w:rPr>
          <w:sz w:val="22"/>
          <w:szCs w:val="22"/>
        </w:rPr>
        <w:t xml:space="preserve"> по годовому отчету по итогам деятельности за 2011 г.</w:t>
      </w:r>
      <w:r>
        <w:rPr>
          <w:sz w:val="22"/>
          <w:szCs w:val="22"/>
        </w:rPr>
        <w:t>;</w:t>
      </w:r>
    </w:p>
    <w:p w:rsidR="00E637C7" w:rsidRDefault="00E637C7" w:rsidP="000C7CD6">
      <w:pPr>
        <w:jc w:val="center"/>
        <w:rPr>
          <w:sz w:val="22"/>
          <w:szCs w:val="22"/>
        </w:rPr>
      </w:pPr>
      <w:r>
        <w:rPr>
          <w:sz w:val="22"/>
          <w:szCs w:val="22"/>
        </w:rPr>
        <w:t xml:space="preserve">Бухгалтерского баланса (публикуемая форма) по состоянию на 01.01.2012г., </w:t>
      </w:r>
    </w:p>
    <w:p w:rsidR="00E637C7" w:rsidRDefault="00E637C7" w:rsidP="000C7CD6">
      <w:pPr>
        <w:jc w:val="center"/>
        <w:rPr>
          <w:sz w:val="22"/>
          <w:szCs w:val="22"/>
        </w:rPr>
      </w:pPr>
      <w:r>
        <w:rPr>
          <w:sz w:val="22"/>
          <w:szCs w:val="22"/>
        </w:rPr>
        <w:t xml:space="preserve">Отчета о прибылях и убытках (публикуемая форма) за 2011 год,  </w:t>
      </w:r>
    </w:p>
    <w:p w:rsidR="00E637C7" w:rsidRDefault="00E637C7" w:rsidP="000C7CD6">
      <w:pPr>
        <w:jc w:val="center"/>
        <w:rPr>
          <w:sz w:val="22"/>
          <w:szCs w:val="22"/>
        </w:rPr>
      </w:pPr>
      <w:r>
        <w:rPr>
          <w:sz w:val="22"/>
          <w:szCs w:val="22"/>
        </w:rPr>
        <w:t xml:space="preserve">Отчета об уровне достаточности капитала, величине резервов на покрытие сомнительных ссуд и иных активов (публикуемая форма) по состоянию на 01.01.2012г., </w:t>
      </w:r>
    </w:p>
    <w:p w:rsidR="00E637C7" w:rsidRDefault="00E637C7" w:rsidP="000C7CD6">
      <w:pPr>
        <w:jc w:val="center"/>
        <w:rPr>
          <w:sz w:val="22"/>
          <w:szCs w:val="22"/>
        </w:rPr>
      </w:pPr>
      <w:r>
        <w:rPr>
          <w:sz w:val="22"/>
          <w:szCs w:val="22"/>
        </w:rPr>
        <w:t xml:space="preserve">Сведений о составе участников банковской (консолидированной) группы, уровне  достаточности собственных средств  и величине сформированных резервов на покрытие сомнительных ссуд и иных активов (публикуемая форма)  по состоянию на 01.01.2012г., </w:t>
      </w:r>
    </w:p>
    <w:p w:rsidR="00E637C7" w:rsidRDefault="00E637C7" w:rsidP="000C7CD6">
      <w:pPr>
        <w:jc w:val="center"/>
      </w:pPr>
      <w:r>
        <w:rPr>
          <w:sz w:val="22"/>
          <w:szCs w:val="22"/>
        </w:rPr>
        <w:t xml:space="preserve"> Сведений об обязательных нормативах (публикуемая форма) по состоянию на 01.01.2012г. и Пояснительной записки к годовому отчету за 2011год.</w:t>
      </w:r>
    </w:p>
    <w:p w:rsidR="00E637C7" w:rsidRDefault="00E637C7" w:rsidP="000C7CD6">
      <w:pPr>
        <w:ind w:left="-78"/>
        <w:rPr>
          <w:sz w:val="22"/>
          <w:szCs w:val="22"/>
        </w:rPr>
      </w:pPr>
    </w:p>
    <w:p w:rsidR="00E637C7" w:rsidRPr="000C7CD6" w:rsidRDefault="00E637C7" w:rsidP="00F73B35"/>
    <w:p w:rsidR="00E637C7" w:rsidRDefault="00E637C7" w:rsidP="00F73B35">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1" o:spid="_x0000_i1025" type="#_x0000_t75" alt="Автоматически созданный замещающий текст: Yiwaepc-AyiirAKwQHepaMAK5 «BTKa-6aH» QAOAy,11TopcKoe 3KflIOL,KI40 6yXraJ1TepGK0 OT’IeTH0CThAKB «BTKa-6aHK» OAO aa 2011 roqAyфupyMу ЎIULЗGA3cIwo1pno-oMMepccKHfl 6aiic «J3wr1«1-GaHc» oicprro i.roicpHo o6uccTь (AK1 «I3wria&amp;imc» OAO)Mcio orcimsi (sop uuvicxTi aipcc): 1’QCcn1ccLu cDcncpauis, 610000, I&lt;iipoi, y. Irnbca,OM 4rocy2UIpcTncHHW pcr11crpauHornu.н HOMCp: OPPI Ў 1024300004739.Prrpmwoirni FIOMC ii urru perncrpmmi LeTITp 11 Gau«mt P0: 902, 22 o6p I 990 i,AycJurnop3uKpbrroc flKLWO«HO oGacrno «AynrtTopcIccul 411pMu «Yw1Яcpc-Ayiw’r» (3A0 «YiiwcpcAyjurr»),Mcco ixo,cmii Copu cK4iп Mpec): 119192, r Moms, MirypzHcxrIfl powwcr, flQM 21,icopnyc 4, noMnmui: lv, V, VI, oriwra II Ioqrormifi pcc: 123022, Mocicii yji. 2- 3ucniiropocii, i. 13, CTOCHi4C 4 1Ci1iEJncmo o rocyJupcTnrmofl priirpawi utio I L03J 992 MocIcolљcKori pcrncrpaw,oHHonwrai’oil, OrPI 11027700477958,LIllJ iTcKotcpIcxoro apTncpcrmi «HHcr1ryr I Ipoijз OUFllIX Ay,iinopcn» (1111 «I4flAP»),BKSflOttCHHOO I rOcynHpcTo1llibrll pccrp curiopcryrnipycsix opu wI aynirropo, ocnowiohpмicrpui»roiriiti1 HOMC 3UHHЗII 10302000164 rљ prpe Htl «I4flAP»,w.ii HLB IntrnatмonriI, icny iponiio opraFul3alp*i ayurropcii H iQ cyjiivnwroi InMx jiipi,Mi.i iipocnii aywT, piivuciio  wi*twy Ayu4TQpcioMy aIcJno9cmno, 6yxrwrrcpicoмOT9THO1 ii A1&lt;E «BSiTICa5aHX» OAO (awic «Eaiiio), coc’roRwc1 nz 1yrLurrpcKoro 6waiica(ny6rnIKycMaI c)opMa) no corwniio uo 0t.012O12, OrIcTa o npi$iinx it y6iricax (riyЯiwcyзiiwicopMa) rn 2011 ron, O’rrra o6 ypoun JiocоaTo9IIocm xaiiiriam, t’cnn’nne pccpoii in HOICbITHCtwitivrcrn,m ccyn it iuix atmmorљ (ny6ximcyctta,i 4iopi) no cocTo,rnnio ii.i 01.01.2012, CBcflctI1flC) C0TW3C yME1crHIIiws 6UIUCOHKO11 (K0HC0flH1Hp0w1mI0i) rpynJmt, ypowic JLOTZITO%H0CiHЗ0QTOC1IflMK CPeJICflt H UCJIH8ITHC VcjOPMI1pOTaHHb!X P3CB0Я Hfl fl0IC6fl tiC coMI{irrJ1lHbtc CCy.LI, BIIHbI irIuion (ny6rnnycMa 4opia) no coronwo ia 01.01.2012 roa, OT’rra 0 JUU0NtLIBtiLcnc»cIi1x cpccrn (ny6ii yiiui topMa3 a 2011 roj, CnciinМ o6  oprritx(ny6iiincyeiwr iopMa) no coonnito u 01,01.2012 ii flotcIiwtCJ1J.noil anncicii i&lt; GytCpccoior’i’riiocru a 201 1 i oij (iuutce —Qmf3emcmaoHHocmbayфupy1Mo13o flUL3 33 6yxaJ1mepCKyIO omqomHocmbPytC0it0WrHo EnITICCI ucci’ oTrnrcrnetnioзri. 3a COCTЬI3ICHWC ii ;iocronpiiocm Q’r’ni HOC lB iicooi iiorc’rniii: c Tp50t3aHH1Mn kCpwn.tloro mcoii oT 21.1 1.1996 N’ 12943 «0 6yr.wi CCICOMH .ZttIX IlopMarwitn.Ix wroB, iCOTOMC p«ryi:tpytor cocTaЯnctuI omcrnoci n it Poccnhcxolln a cnc’rcIy I3HrpcHHcro kowrpoJpl, IIco6onnMyto .LUUI coзrnniicimt 6yxrarrcpeiofl0’: ‘itrl ioз’ni, ne concpHcamcll CL1WCiiљt u n.tx iictcoiceniit1 LCJic)Orunз itcjto6poconccrtiix .ae i’m ii111111 0L1111601C.H KOKC1S1TLH" style="width:559.5pt;height:11in;visibility:visible">
            <v:imagedata r:id="rId6"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40" o:spid="_x0000_i1026" type="#_x0000_t75" alt="Автоматически созданный замещающий текст: ) VHRIBePO-AYRLITOmccmcmtseHHOCmb ayвumopcicoь opHu3aL4uuHaui orHcrcTsctwocri iaiuuorncc ii n *HHH fflCW1E o ;tocToscpHoc’T OErnпiociii Ha onocpoaccriiorc ni,ui ayurra. Mti flOHOJijFW ayiHT n cbш rcra*i c JWHMH cTaHAapraMIInyflHTOpcI(Ofl  taHI11 TLWILL1i’I TPCGYIOT cO6fliOJcHflfl npHM1 :ri 1CCHXHOpMI a TK)K I1J1W1flpOUHW1 H I1pOcflcHH1 ayITa TLHCHM o5pasoM wrO&amp;I Ўioiiyn ri. 1tOC?OTOHYOynrpcHllOcrb s TOM, ITO OT’iwccrb HC COCKIIT yU 9UCHHMX HCI(a)KcIJHF{AysulT aKJHO9U1 flO1 CHJI DJ2HTOPKI1X {1PШUC’P lnpaMHwx fli 1OJtMCH3C ЈLOK3HCJ1TB, aOTrcp)lOftOEX HCJ1O3htC no LWVCJIH  OT’nIocm n HcopMa1»u1 Bii$op ayLUITOPCKIIX iipouryp anscrcs npwutcro Hawcro cynm, i opocHa O LCHK pncxa cytuc’rnc I I IhIX 1CaKHHf, zwnyiwn unIILiopoconmbo 1fCTOI111 14J1H OflOK B npoucccc oucincn jimioro pHCKa HflMII paccorpwaccTcria 2HTIfllCQ KQHTp0IIl, O6CCflC81Ifla1OIIa,I COЗTaHI1CHIIC II Я.OcTOIMpIIOCTh OTLICTHOC’r14, Cuvjiiз nha3op  ay TOCKIIX npOLCa)p ITO IIC  LWJT6IO HbIT1&gt;KCHHI M1TCIIITH o6acc)cxr:rnhIocTH calv’rCMbl flYHHC0 1(011 rpc)nAywr ruocC oiaa ouciny uuIcwiiuwo aparepa npHM 1HcMo1 y9eTFrofi nornninn nO6OHOBZIHHOCTH 0ILCIIO’ITIhTX noKa3aTcJlCнi, nOJTyLICIIH6L&gt; py1«flOflCTOOM Ў3IIIIC, U VT1CICC OTJCHKyI1LZLCT3flC1TWI Omcп iocrw i taoiMi,i T10flaraCM MTO t1O11yiCIIHhI1 B XOAC ayijrra JLo)c3arcs1scTBa flpCXTaOhT(IQT JTOC1U10LITIbIeOCHOBUflIIS1 W1H flI.IpUKCHIO1 MHCIIII» 0 J1OV0flCPHOC1*TI OT’cTHocTHMHGHUQI’IO IIUWCM MHCIIHIO, $yXrMTCpCICa OTWflIOCI 5 oipaiwc OTODHO 0 UCC CIICTHCHHbIXOTIIOUJCIITTTIX I1IHUHC0IJO flOZlO)I(CTT11 AKI «13Nrla5an1(» OAO no cQз1O1wIj0 a 01 TItIBfl1 2012I UJU, YflbThTbI crc )H1IatIcoBo-Xo3RcTac1IIIo IL ITCJrTH0cTh H flU11)1(HUC CITC)KII5I C)c)Lc1 H 932011 ro B cooTIwrnTT4I1 C TpC6OBaTIHMIt 1aKoiIOUTCJJb0TBfl POCCHflCTCOfl CJWUUHH U T’I1C0CT’W31CI ITTI $yLraJrT CCK0 OT’1CT1 I09 HrcHcpwThIIbln ЎU1PLL 03A0 «YnwucpcAyiir JhIMpcvKo JJL,oc)loBHOfl pcrucpwwo I11W1 H0MC a pceurpi UHTOOB II UtTI1TOCK3TX oprTuIn3wuli 209020 l097KOUJI I1(tIIT1(U1UIOHHb11 arrCcTaI UyJI11COpLN2 IC 02989Z npc)ToCTa1(flIJOU»Ill np300 WI OCYIIICCI IIJICI I MCayjwTopclcoMncwrcJIbIМoTxrll U?6JlacTIl O6rLcro UIUITU Ha HCOrp3ITIP4CIIII5TI1 COK/MJL1TIpCKTOpUCnapIUMHTO 0YJUIT3ryOCMOBKO pcrncTpuIuToHTmIfl II0MC JUIIiICU ‘U PCCTC Z1flHT0ЗOI1 TI LTYJLIITQPCKI* opraHIr3aLuIfl2000200954, 1(nwnrc)TIT1(UWIOHHbIII aVTCCTUT TIyAHr0L1 N 02-000071, I1pCR0c1UTIJ1I1OLLU1fl rIpaDo HTlOCIEICIUJIHBC aywrcpcKai JIeW1CJThH0cTH IITI lTCOrpWIHnCIITIWrI cpox22 M3TU 2012 rIpL I1opPo Oi 1AK1  OAQCTpL»1LL " style="width:559.5pt;height:11in;visibility:visible">
            <v:imagedata r:id="rId7"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39" o:spid="_x0000_i1027" type="#_x0000_t75" alt="Автоматически созданный замещающий текст: 1 rnnp 2G rocTP4TO* OШP44G GIThOIAKS  OAO)Ttd љooa&amp;5YXAflTPCXk1 BAI1AHCny8nwзyoMu1 epijKpoirHQ opraii ________________fleraabПM  HMarnh.n rpoTTYO ЎL1TYj41Ufl OTTnUT9Thy2 flTyI Otnq o rn4 ThK nttOHrn1 0 LWNF4o YMfli ObMbq ri pa0ninoi To1Mn .cpo rip iirn rniyrfшi1442G 41111 fl 18.‘‘“   rz !k! hhM01Nfln1flhl111Hq4 0 i M11114 0 ll11l000Mhlli 0 norriwrniii734fJ17ri14Q4J011 IWO C 0 CTh11 40Mt4, I11Ifl,HWj 11 11414W II MObfi O104TWIС______10. Nrri8rn4ocoIG7Si41O17.1iiiThc11 K 0 11T184 *flc11lT4l 4 14 1440 C 0 014V 0F4410f0 111411 1aeWC14eЗ Шo II 11 I141! Cao CTIIOIi II Ii I44*IX C r11141I,0 I42Ia40iL C eton IF411OHTC44 4414 1114t11140 14140 11 44?I4j.4M14 C r41444I0 4114M41111 OE11111 181  IX 11414l7111CIIGflI4 1:IOIWIICШШ181 01411470 0144114110Mb IV 140 CVI 1100 llIIlIOIIet!  (1111 181711k 111141 0Wbo4101i20PJ07J015 Uni IC jj000111Tp11TIVIV17, Poopoi8 1411 4103M011*4181011070p14 VI08C110bl1WM I10T01118C7lI11M IPO TH 011p11KtOШh, 14001844W 14011M01401wMOTt, 81W 44 18410 11 1114W 11 1411 1114T11M44 0 WO 11184 11144411J11101001111140fl’011101010 BCor000llloTonhetn,I171I1111 10U531r_----MIC4I444bIl 11011011.-Mfl—Kponniooon r Bor MOPTII 2012r," style="width:559.5pt;height:11in;visibility:visible">
            <v:imagedata r:id="rId8"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38" o:spid="_x0000_i1028" type="#_x0000_t75" alt="Автоматически созданный замещающий текст: HOMpfa2. Q13Q!L!JOVET 0 flPL1GbtflX 14 Y5bITKAX(ny6rn1KyoM1 copMrn O11 rdam 1TKIflH OTKWTO U4DШPHO OL?tflџtI  УЕffl4pM no OKY Q4ODO7Koprnrn (rooim)Ko ppon ncOKATOKA pojiшmcЗ r1LIlinoOKrlO Ocono pcripL4oHw HOMOPI !Kpcrnimo1 opraaiiiiflO’TObbj Jpc HOMCTPOHok1MOHobOHlo CTThIa Mrnm,c ccT4oTHb flOplOj CCOTOOTT4—_1I r1poqoxcoroI I  шO ?CTDL! ThhXO rjininoploi flpCWOrO1aa4oI_____I FlpoqoHo pxo, ccroII57JI7tt777t15142II4U I7ЯtIOiOE4 f3 7OSOt412012b ?Iau0032bЯ2a14L1,omao PШcpaa   nOTOPa 110 CCVt1M. CCyA4Oa a pap an*n atP 3Ofl1шHNoCWpa1rnlnM, p uaI*IWM H* Oppac TCl11l1 C’«Thx, fl TrnrsШ icnoHmM npoqn ma s101o4flM,acaro,a TOM 1CiIO01fl4 00024O5i2 *IO oa flll HbШ nOTOa HI4h1M 0THWM 0fl5 ‘4acmo npcqaamio  (0 cI0TUIna npoLarana apn) aoczrn cornirn oopnn aa aono.-0 mo 40*o,1 Ot 0 0yaariww, oqa*ipooMwM rio cr1ponc;lqop coarocm tapo-R 44200400?2 II OПII0bН00053511131135713coo3111132iпi1Я_11070 aria MO MnroMшhriaMbM oriorouirIOTO1_41103Pi4 025031O7I104Dnnami  np1oaМIhi nocno aarior000rOj«ii, 0aoina, 0 TOM ‘aCrnir03143431101031001045Q30[1 24  aOij8awjaa OTffi:—gMflCOMorlaLk1ECnpriOpaflo1g1 r e“01’ M1PT4I 20Ir," style="width:559.5pt;height:11in;visibility:visible">
            <v:imagedata r:id="rId9"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37" o:spid="_x0000_i1029" type="#_x0000_t75" alt="Автоматически созданный замещающий текст: OT4TKOj fшppffpi nrFOA  apr4brio OKriC Ono  I  KQTNET Q YPOHL jOGTATO’IHOCfl1 KAV1WrAnA, BE ‘WF1 PEEPOBHA I1OKPbrTLIE COMHk1TEiibHbX CCY H WHStX AKTh8Oy8n%y#Mor* ШOpM%)flУ 0arcwrjo 4 I ruirp 2012 ruIpFCprrnimo QP1II*1flLMKflToub aApШrJIOO. r Kooi  rbr ,tо $AKI iormnse nonC0t Imrr  (Th  pyO . tcaro.-opЗTPOЎ4oH1OOTt1CТ mipflpipocr (WCl$(fl  Orno Ўrwy--I-I IzziI4?1.lU11 O4шIl3UIUO—____i04.IIr2I I -irIirn cзiom   Шi2Z0Lfl___JJ1 iCWIK p TI?A#1mra flPKMMh  c«n CO*TIn*4kg CPACh14OJOI J2I744zzLLzzzzziiiomii4011111rI,iiTI -llbi74I74413I 0o4   ripMpQu *rn pip 1141 1OMOoio rloTOpi (T1411 10) 11t1O,I2н41i1 41XI 1 I 4I 0.01 711о_4 1rio y0flC11P41M OO11T pW114?1 orii  P4KThP, Olpo4nll14l4M 1141 lc1q G14.1T1114IlPF13114—440II1.$0O1S0I0Pio CqpoI 4lOpMpiir (H440 ori1i pOflpl1fl 1141 Я1Mo»th 11 110fl1lI 1111 0481m4, G11y3l1IOl 14 flpllp swOl fr H11II W10rllo14ll0WT4 II O114tl1OM 1rnpo4r (14.111 pO (II11 C 1*71114 41*11110 JIC?1*11011 fllI1*%lICCyAI  M1401*rn44n4011rM1111y34I  AC 1*1114 b1*Uroul*.HCro *rvrloo 141401171*1*4114 C1*C40T*.I 740 OTIlCI 40111.1411yoro1*rioririor11 6n*ro.. Po* 0&amp;I014 411*711181114 222 7or*no4r (y4l.*wirnJ popi** *io 14oMowr*4u riOTCp14 71* 711Y44M 11C41*O4 1* llp11prllfllшllllCil 14 *io4 7414(4471*4 7*11401*4014 110111*040 (ti. 47o.oro 134414711 • 4*i1’ 1 Cr114CKuI*rn Ho4o***14 CCyLl 20402 2 noroiooio* iyi I7T74ilI ,211 l11Mol44401*al*111147y14 51111771.24 1*14*410*444*1 Lllw*i*7* 11ypCC *477p01444114 u*ri4or* 1111 0? 044*014441011 p(Imo114*110*41141401104*411414 Pocc** 11lflG2 51*11.14 1**441* 11074npo4ri11**o*o r oV41Mfl*1114774 2012r" style="width:559.5pt;height:11in;visibility:visible">
            <v:imagedata r:id="rId10"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36" o:spid="_x0000_i1030" type="#_x0000_t75" alt="Автоматически созданный замещающий текст: CBEHL4S 0 C0CTAE Y’4ACTI4kIKO8 BAHK08CK0 (K0HC01MP0BAHH0&gt; PYflflbYPOEHE 0CTAT0’НHOCTM COSCTBEHHb)X CPECTB 1 BEIflI’4MHEC0PM4P0BAHHbIX PE3EPBOB HA fl0KP6ThE C0MH14TJ1bHbX CCY4 L4HbIXAKThBOB1 *rnp O12rniHjwiHiH ranornopiriioЗ opr11L1floIob pocAK6 8uiW OAO1(04 I0PMW OCOI12ro4Ol0HfrlMoшaTaYnP,iIAOtP bNIШ4O DT7h1rwo i«0n«ui conn pni,iNiflT0_4OH 0 Yfl 1D T*CCTI C0tflш*fl$ Tш I flnrli’0o4 CШOpMI1p0hXn  n,I_.IT_I 2I3I 00OOЯ00jp2I0‚‚o[_‘ ‘—24co iipocrn#oo pшprn  o*i nop n  OOU—_—__orn1non fltrTmci  зoзTrn1 i. rio rrnrn*rnr y9ircmwrll rpy rhr  (O rorrorq ri 1.111 fl OrroHior 0Nr EiIfle ж  —CMorn I LCrrrrroro r EPPIrT0Pr1 I OITOO1M0PTn 20Ir" style="width:559.5pt;height:11in;visibility:visible">
            <v:imagedata r:id="rId11"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35" o:spid="_x0000_i1031" type="#_x0000_t75" alt="Автоматически созданный замещающий текст: w Opi-loq—===—-—MШ44O TflopOOppO*1s npnoJ1yfl Ompopnyz2picu oq pvl,,o4H fl Ш4* ШWOP IWUU POJWfl1  OThPTO O4 NTtO   4wOaw OT«TPO,J0H’EnAZ2 Lu rnk,pMrn1p  CMW oro pnMpa p*o o poo eq* *i ryiny cllpZ1i-70lflM їP4OP H04jM 1M !OP!WP flW NJrO1U3Hoporn MU04W0 p A1p1 prnrni hooco rop ii 0 ynmo,fl70UiOq_94ijro040_14?J-JL.10i  0kiШft CO0o POЗT0 TiPIO) 00oa 400 ppTO OTO04q 0k00wioo) JIpyro po oio 0014 P001 * 1 0мW10M1th0 lOOTHO10rnM0 0yM40 40100 W11O0 ЗpЗOOM 00 0010» 0 000011004110 00oprornlrn4rnl 130141110 110411W on ocpqeolrnolll 0*4 0 00lid 1301340711 0o*oOшo13 Psorшo 13 13 Oioooзoso on 01p104H15 1.-I0P4041TbI0 11001044 013000y04404 01301100o04 po4ot00 1000171110 y 041341313130 p13000100 144ollulpwolqoo poonm3u H10—--14441114 npo,loзffl4noi$44 Pl 4100 or cooorp 11014 0’r p oroo oonMu4oooo, 41poo014113114013 y1300TIIOIIII pooхoon (1010 11144110014414 OllH10100fl14410зJ 000IThOWШ41OII p14Mupo 131p130400000131014131444 pn.4p4Tou 13 OI1OTOOIIWM44144101113040 M14*I110001300I01300T4IOOWIIOII 414M13413 4131I013130i101O 11007141Th41 10 00I*M11 0101413044141 l13pMOTim M1100001101010З0 1300mOul01100 130141313Y31000 13usoo oOn0000rn.coo 149131400000l3%11313 l134i4104111404413141314 441307141301311441130911101313.14011400013 CO0TP1131Th014 OlDl4opOrnolwMll4I13131311044 141041301 091409134134rn400 0414131304113 41343I481nl3p04H4n 0140104110004113441440904014414104444413011417044441040 4100434013114ffi4 44 C00CT41Ш4l1444441 000440111 (41011341T4W1311 (1010)00-rr001000-a-140()10000-00000170001_•14• Coo 1444101Kw001144oo13o r (poorooA *P1313411314111444141(IllK441 89134w41044 114111314141131440PшrsO,po 44401 413 141007444101311411144044 0011101911Cuoonl4ool 016 00b1311TХI1l413110l 44*PMOTIIIOOX(0Y8I10K111M130 0pM1100130131*13144MW 4441 01141) )) 0010 rooI tnooo0Mli07oapT13 0010t" style="width:559.5pt;height:11in;visibility:visible">
            <v:imagedata r:id="rId12"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34" o:spid="_x0000_i1032" type="#_x0000_t75" alt="Автоматически созданный замещающий текст: Ko m* Dl O4 Z Ў lO43OGQ473 : JOT4tT 0 BpEHi1l EHciiX CPflCT(nYJIKKYOMDH pMa)DOll rKpoyi opriоi     OAO11N1b  Lij@ OYЯ Q4OIl4;;  nrnrrn‘ft$cTk.l  e ?H rrnn  a nnusnn p aw nuo4o1    114kH ]uN)q Ўj PA :4I I *o   cv  ij P1IfrD  1o  fl Opq*ffis  lltrn Kft P TOM C11411.i ijpuww tm’шIJ  4 K4 W1fl41)Ы7O4fLtlзzzI     wyn   op з    ш iprno mioam  pwn.  kI rnM1H  HatH 4 ШOJTb$—s4DO-iH4flH-__nr‘t fl T14 tl rOUT rn1 fl ЯflflWM  fl*__—-1LL74I vErr1L_.‘  r4ш 1?J2IL.. . •21fl120 wi4 nppr  4*   rg np mr 114 CTllMOl *p  ii IT___ip1?aa120 Ch4 ppr i*) l1 irni oIf aO trn=—__I‘ 1» 4 norwoi 4i111 D%4IW 4 .rnnok4 nT1l0rn1, 0Th14 1L1%G4  T444 lM З1L41fl0 4. 41*1111 4rn41W‘ 11 4110 1*411*4)1* *1*1114  ‘4   o*nlrn 111* *1 n n ncrrn 1*1*4411blO   ‘ 41044? 1*11 1*111 1*1* ** II ‘ rr* 41,‘11. i *444 4)*0 0 4*4 118*1 *1**1***1 (1? 14W O1***1*1)*1*1 II**I0 II 4*14* t с, ? *II 112 flO*4)0 ll48C44544*1H***o4* 8 4411*1? 44*0 1*1rn*0  4044*4)112 Ii  4*lO111n****qx 41 *481 01*88 41** 110*11*11*..0D1l___jz17111)111“k41 1‘877*134 Ii14414)oo**M1)35 allwn *io 8)110*1 3*444444111  J 1*1*114I152534 U4l*i44i**** 844*844*49 (1l?8444*4OlIbnb*4 *p4410 44*4014444048114)1114 O)4*rn*I4Hh14)4P45I14) yOTJll4)1041llllwx t,fi4410M Pu40*n* 144*4448 1*04440011rnm4Ol52OS oit 44411110 lml4ll o**o******* зpoocm *i **o51 *1*1*4 *4 44*4401* 44*44104*4444* 40011)1*41114444I43 44——r1140*4)A1444)451*44 40444 r a" style="width:559.5pt;height:11in;visibility:visible">
            <v:imagedata r:id="rId13"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33" o:spid="_x0000_i1033" type="#_x0000_t75" alt="Автоматически созданный замещающий текст: * BflTka 5ak ,rnrnpw arpnw apoe ouinMri1 HOAOPoa 61 DOUO r Ikip n1i 1(833) S577 4c 15 14 5wwwvtkbk ru vtkvtkbrk wflO5ICI-Ik1TEAbHA 3AflLICKAK OAOBOMY OT’IETY 3A 2011 OABcu4awc ocмionat 22 soipn 1990 ro ii rniicrc OunrM i їmcpon im piuwc lI ancornx yciyr lCIlpobcicafl o5mcm,1. OCHOBHbtE WHAHCOBb1 PE3YA6TATW H AOCTH)tCEHW1 2011 OMPuI13yi ocnotmyo aiza’iy crpnrcrmi pajnwriii npcnpauiitii љiiiim F3 xirnipyiouec pcriiouumtioc KCUflUOipicnci4Iic A1B «13nmi-c5im» (OAO) flpCitOCTalUIscT s4ccpTmsaaso1w11 ncp scir cQBpcMdunl? GW5{CO3CKIIX yciiyr ICL1K JUlISKOT1OflT1lBH1[C IcJl:scsnOs ii cy5icsra MW1OQ Sr cpcjicro 6rncca, iis ss WIR 1CTHbSX nsis. B 2011 roziy hwss npocippulnHr. ocrsrn sic riwo ioromss si nsscrwnill rurz cBocro O$mca, 150 11 rwypcic claIuuIpms. Ccm npoilaic basnai ai*xcii ccrotsin cocroin ri 30 jШlIo)rssslrзJ1s1st ocrrcoD (Si r. Kripooc is ICnporicco1 uG,nicrss), I oncpawioiriroro ocnc (n r.1owapOsc),5 oncpawrornx s«cc risse mcconoro yrna (r XSdpotr) si Ўusyx npcxtcarљri seiricrn iit npc mmm oGmicm, 13 ncpno aprre 20!!OJ1U 6I1ISKOM OTKLST S}ISIJIIIUJI ii Mocscac, UCJfl(O COJJUIISHI1 K0TO0F0 CTIIJI IIbSX0 E1iiIs 1111 (j)CncpaJsbIswIi yp0T1CHI.A scosiuc 2010 ro.aa isa iliseolcpC)t4oM C00i5мli1 asCLuIoucpoB 6wTo sIpssislrro pemenime 0 ononunexirsro11 nIccI1Is aKwsМr«irrsrrana ii0JAtIC)iCJ0CT CIIOCO6HOCTh Si )SCeJiaissIc 1IKLUIOHCpOS rroJwcp)rcsmnaTb paIswTB Iurum isa Ўrso6oll cranriissscoIicMir’iccKoro wrxna 13 ncpnyio 0*ICC2U EoInrwactcIr peirwir, ycro11ssiasocrs. s ICOHKyPCHTOCISOCQCISIQCm 6an5c3, Ye ro1iLrum1rapaHT J4atc)«1Ioc1ul flhTш)П(CIllifl IS yJI03CTh0 paGoms JUlIS ICJIIICHTOII.22 issoini 2011 so;ta IcnapTaMcHT JIHLICSIRIIpOnWISIIS CWFcJiSiuI0CiI si IjimsailcoBoro a oposuiemi pcmtsnix opr4lsui3awIfl0SllCii Poccnar :lJper rserpripooan ovic’r oG irrora Д000JIIIIITCJISiHOr0 flWI5CK mwnfl AKI3 «13,rrsm-Earnc» OAO no cymy 1 042129 91 .55 pyrIS. TWcSIM 05pa30M yCTa1IS1S.1 5C1Ifl11TIJI Bamm a.spoc c 313 MIIJIJUIOHOSi pyjmc1 o I 355 MJUI, py6sei (SoRec {CM iiI par). Ha 01.01.2012 rcanrn’wi Bwnas-Sansca cocrnwisei 2 592 rni. pyGncL B peyJwra’rc pcryJs;mnnsbsIl noscaaTcJsr.l0CtUi0srI0C’ris icanirraia nprssl,s sn,scoroc SiOfCH5lC 17,6% n epansicrismit c 127% roоzo panec.KarrHmn, MI1H, py5. 0sHOCTh _____________________________ 200% 17.8%1101 12 EпZZEZEZZZZZZ12 se, , 180%‘ : 12.7%Ii 01 11   407 12.0%1,0110 __________00%0 500 1 000 1 500 2 000 2 500  000 01 01 10 0101 11 0I01,12IlponcMQssG’rpllpoimii CTaGllJSbssyro JUISSOMSIKY TSOIlbSuICSirlrt SCJSt01Cflh{ (lIHЯHC0fli.sX F10K0311TCJ108, AKE «BsITsc0-aftX»DAO) si 2011 rшny KCfllLfl CUOIS rson1sinl SiC TOJ1bSCO CpCJUI pCrWOsHUll.Hb5x Sairnasi Ksspoiзcotl OGJIOCTH, iso ii n TOfl-2001occsaflciamx Kpwsrrn.ix nnc’rirryroii 110 uwsiosnise asrrnnrni, JJaHHIaC na I ISI5IH1IS 2012 roa:4ricmrc Ax’s sinn, 171 MCCTO, I’12 nyHwrou nepansiwimi v 1 rninapis 2011 rona,ICpcmsrn (iil31UlCCKflM rnsuai, 124 MCCTO, +9! nynin’.Я.cnosms SOpIUUPSCCKISX ЎIIILL. 199 tcc’ro + 49 nynic’ron.Lssl{rpu noJlTOCp)KJUUOI’ c’raSrijsi.ssocm 51 pocT srnasrcoaoro COCTOIЉHISR I31VIKa’BU{5K1I, rIps49cM, Jt0uOJElSru хhiCTphlMliCMII.IMH, Ў!,IHHWC peihisisia P11C TkNC CfllijC’lJ1hc5Jiysor 0 TOM, ‘ITO a rIocIe,Lusssfl ra Hwricn-Jaiix yclrjsiur flOC flOJiO)KCHHC, Hcc SIIaroJIapx npanwmnocm anGpaHIsos a SCypCa paanslTws.B Ўscrcal3pc 2011 roWI «1 Tar roriamiroc Pelinunonoc ArCH’rc’rao» r1oJI,TnepJuIJlo iIHJtIIUSI;lyarn.lshIfl pelirsisis’plcAIesocnocoSHocTIt 13W1’ICO-BLISIICS ira yponc nA» (IH.lC0ICrsn KpenrITocnoco(ssoc’lh, nropofl ypoucisi.). T1O3HTIIBHSIC ia1c’rops.i,Uinrnoiuuc na pei’r;nsr:pUcllsrlpcnlsc ccTCIiOi SI5SSS1ICTPYXTYPSI Ўmixo, a ISPCIICJIN Kapoz3cKofl otbscs’ss is pacuJIlpeslife ‘reppnropnnrnHoro (».11010,‘craOnJIbxa» LUIHUMIIKO flOOhSWCFIIU! KnIo’icsnx ssorcUIarcnc1, can1Lc’renbCrnyrcnzwIS o poc’rc x’isrrosrre«ol) arrIsBHorsl;‘CUJl113Qn01aHh{C lUIHbi HO yII5iSLsC5II150 yCTalIHOrO KiII1ITWILi, II0ilS,SSHCI4IIC 3H0’sesIsSfl I1QKI13OTCJ1R ,rlocmToq 15OCT11 iWTlNTM0" style="width:559.5pt;height:11in;visibility:visible">
            <v:imagedata r:id="rId14"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32" o:spid="_x0000_i1034" type="#_x0000_t75" alt="Автоматически созданный замещающий текст: • IICflh1COKH1 POBCHb flpOCpOICHHOfl 3aLornKHiaocrII;• P33IIT po3HH9ItOro CFMC1П rLl KC)fl OHUHH,PeрmHrn I WA oc)HIwaJHno npiiami rOCPCrYITOPaMH pocdnнKoro iHaHcomro pnca. a TLHOC npocccioiiu,r,iaiш61II1eHMa H 1CCO 1U M UAHHOMHKO OCHOBHbIX rIOKO3OTeA&amp;1flo«irrc,rn 2007r 2008r 2009r 2010r. 20UrConoKynHbc aKThUM (Ha KOSICU.ro)AIcrnnbI no ny8cycMoioTqeThocTH4 Q 4835 5 95j3 285 9J$12 330 60918 977 2573963970.52837227388928.117884891500644?520 002661 3321069 0341407 1262 592 057173871274440309938451430602584-29451-100798-35857-141492-179588conaqnH6b__janH62180582507182160011008601724435526$70989497841775335990hcTa npH6bnb162 793179 727188 21783136 454. WHopMouw o6 KШHOMH9eCKO1 cpeeOCHOE3HbIe TeHAeHUI-w1 KOHOMM9CKOO pa3Bfrim POCCfrWI1(o’cabi aJLaq4 pocciflcioљ1 oopicn im 2011 r iomniм n oKoIJqaTcMbHoM npcoonciuia naciccmiiiipoiIoM1I9ccKoro cna;w 2009 r, xww im їoKpn3I1cFIe cawrcin L3L3fl  coaarnw nptrocblno1c iuu iwn c11w acTDiiurnoro OCT. Ku H OflOM paiпc conoMwicccр par n 2011 r omn uз 3nwIwrcJnno1 cpaopnomio. B apnohwiyroini 2011 r, canoiia Poccwi puwm c TCMHOM 37%,  3aMCritO Mwu1cmic, tc a TC’iCHIIC aaoratInoro icpaoa0IO r. Yciopciaa acoToMilLrccicGro pocra a III cnnpiwtc ;o J% r1O3uOnuio roriopam a ncpcnccroaa, uwxona no inorma tojwTMfl1 pocra a wanoaouc 4,0%-4,2%. flpti rJTOM tocimмccuac ypoan» 8811 2003 r,, upctzwccmoaalmIcro pcotiy (na 7,8%)cv4uiy a 2009 r, љ5tio 6N ito ,tcno rcwwco 13 crryac HIHIUI rcMnon pocra aa 4,5%, TOICHM oGpaaoM, :mncpwcullc upotcccofloccmHo&amp;r1cHai aoicpiuncai,lx noIa3a uiic1 poccidicKora l3Rfl ortaIMloclwI vmc mi OЯ1H ro,,flociic pcnwro «nocrpIicnзrv uTciwxa». na6jaoaanincroct a 2010 r,, a 2011 r. cyEncзmcHHo C 131Wn01. TcMnw poca ahpoiwwicnnocrn a no rpaacaoprc, B 2011 r oGbcti rpoiwjicaaora uponaoacmn yn nqnnwi ito 5,2% (no cpaaitciitio з‘to onanortinaifl nзpwo 2010 rj, rpy’tooGopor rpaitcnopra - na 3,8% (no cpaitnctnno C 8,5% ronoi panca) C y’Ic’rotbcoKoi ‘taflHCHMOcTH poccn1icito tCOHШMJH(14 or ccnopra ocKonacitora  aGccnoitocititocra mt’tiiaocr cnaKcmsc ‘rcanoa0CTO U 1o(l.mO1oLIcM coitiapa HPOMUIWJICHHOCHI t 3,6% a 2010 r. Ўo 2,4% a 2011 r, B TO 31(0 apca 00 puy KJUOMCBUtXkoanonwnon 81311 ‘rcarmн pocra yncJnrnrnnc. Othc ycayr cata wtpoc ira 2,1% (tie V0it14CHtiIO c 1,5% an 2010 ri), o5,cM1fl0?HUIX yctyr naccjicnmo - na 3,3% (rooM panac - no 1,0%), AGcoJnortn,IM PCKШ1CMCBOM pocra c’rwio CWThCKOCflpOyKLu»i Kalaporo y13CJHPIHJIUCI. tnt 15,9% (it 2010 i’ na-aa aoypoicatt ‘tU TOT *0 flcpiioJt 1m6JU0ai1J1Cil cnwj na 13%). ‘o1mi0CTD OOpOII pQJltll9llofl TOprOIiJIII Ia roj no’i’rn He H’tMwrtlE1iЗJ (6,2% Ilpoi’wr 6,0%).K ‘uiciiy flO’IHTIII3IIUIX TOIUIOthUIfl WlMOT OTHOCIH aimmiranwito lnnrccmuHoHHa[,( lipoiteccoit. 3a 2011 r, 06UCMit ocHoanoli tcnnwroеi YBOIIIPIIIJIC31 na 4,9% no cpawicmiio c 2,9% rowi punce. 3a rot lica ncpuojz npiru npuuUlQCWulIIl[,1i( Hiwucrinutil TI NOCTHOM IIOGЬ1IKOHCICQM cci&lt;’ropc coo rwnin 28,3  jajw,, ‘rio na 4,6 itp(, uoijr. anrnwcomCiouL1ytonlcro noKoaarc, a 20T0 r. IIcManoaa31olo, ‘rw flliTOK IIptlMtr H11OCTOHHbX wsmccriun0 itaGitoiwic 110 (110110Ifimoro o’rroxa ‘toornoro KOnI4T11na, o6ic, tcaroporo no iriorait 2011 i’, cociaunr HO MOHCO 70 MJlpfl. fl03111, ‘Io MO*OTauiju cJtncrnonorl a nocrouct 111CM pocre 1111 UcCi nwrcrnia1 nplIaJIcKJ’roJint tocm peatint tare CCKTQTI p0cuwllcrot KOH0MnKn,ncaorpa na cc nu-np031c1IOMy itSiCOKtO YWIflHMOCTh WH1 IIIIOWIII13( II1OIOB.ha aro (hoHe їuluaMnr(n notcoaa’rctcfl, HM01Qflfli Hcnocpcncniwnioe omonatitac ic 6iarococoiinmo rpa*an cpanw,Ka11aCU H0OHOaIIa’IIIOfl, C onoF1 c’roponat, yponona 0UWlOJU1H0 :tapuracrpiipoaainioi 6capa5oriiwa it 2011 r. COKьT1tt0ti no13 111111, ‘lCfl, (H0’ritt Ito ‘rcTacpTb no CpUHIIWIIIIШ C HOKO3OTCJIOM npcjunytuero rGna, a O6UUdi ypoitetu. 6uapn6ornai - no 4,6am (no I 1.7%), C npyrofl CTOpOHSI, pewtaпn.ro pocnonaraenuc fl01101011,tc JIOXOJ1UI IlaceJIwlirit a 2010 r, OOtTflit1tCh HO 0,2%, a10 CM31 ((OK 30 amuloni’tnnai BCpUOL 2010 i’. ann ynwlllqwwci, Ha 5,0%, TCMnbl p0cm po.un.no1 aapaGoruofl flJTHTbI OlCa’tatInct.1O3ItIrn1ln$M(1 (2,7%), iпo a attn CYTUOCTUOIIIIO OTCrimnrnr or lrpotniioronrnrx flOKaitatwwi (4,8%). Ba nar To 6i.,’tob6yo’ionneno peildaM (6oice ‘1CM it 1,4 pumycrcopcrnruM 001.1 nOTpC6HTeJlbcmlx neu,floiuareiur nctnirurru, aajioiccnHarc  6ojprcr na 2012-2014 rr., mji,norct nocraro’uio ChOM1blM a a ciyacoainrinitofl anemHeaIconoMnauc{cofl rcowioawrypt Mo 5Mm Cannwua K iryncaoy ypoano. HMCHHO ‘rotc npoaaounta 11201! r:jipa JnnnainlpouaiutnM H3MCC nwjiuiuwiu it pa’tiepc 3,6% B811 tc Konuy ro;ta yjwjiocs uartn no npo4iiwrr N it3MC0 0.5”Bfl‘‚" style="width:559.5pt;height:11in;visibility:visible">
            <v:imagedata r:id="rId15"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31" o:spid="_x0000_i1035" type="#_x0000_t75" alt="Автоматически созданный замещающий текст: O,aco, ciorp nn nporiro np 1flTCJIhCTh ш ‘TOM, wro TM poc’ra rice rctrжCrix wu ii 20! r yJriJKn1C LnpCJIWIN 6,5%-7%, TOJflO a wapi.oirniGp 201! r. oiw nouc uci, rim 8,9% no o’rnoweriwo K aiuuontqiioy ncpnony 2010rwii TcInM po’ra зn pomoiLIneJcfl нipcancIuIn ‘roi cinein 6oce ct n;ioc, ji,ocniyri ! 89%, i ro na 4,3flCHTHblX nyrixTa 6OдllLL1C flOI«1M1TCJIJI I coo,iwTcTmyoau11 flfriOA 2010 rom C’ronb icoxic noxa3a’rcnn iiricrnwmwcomic’ri1M c a,tatc1 ynyiucini junoaoro IcrnTMa’ra, o15ycnoI3Ju1Ba paiepno icoxatli ypoucn npuatenrw CUiOH nflOAP4fl CTI1MJQII K OCyULcЗ’Ifl1CJlWO jOJiroCpoiu1X I1HfleCTriKHOHulM) IМpOCK’rOri C CT0M roro, GyCJ1QflWM flriOflTCT0Mniisrc ciwcnnc rcnon poc’ra no’rpc6wrcu.cicnx ILCH ro yponmn nioicc % m ro n ‘rcenric 2012-2014 rr,KpTKoe COCTOHK KOHOM14Kh KwpoЯcco O6AQCTM.HTorri 2011 r criaLe’rwmcTny1oT o 6osice &amp;icTpoM, ‘1CM o«riaanoci, nipavumanrni KonoMHqecKO o no’reninaim pcrlloriaflo puny nomtiirenefl YJWJ1QCh IIC TQJThKO flOcTI191 AOKHHCHOO ypOЯHfl, 110 11 OflCpciLllTh TCMfl.I XI3BI1TH P(t) O)ICIrnaCTC$r OCTcemomnoro  cpoiconaMuMCcKoro noicm3wrcrnu aoooro CflIOriflbHOO nponyrra - ni 5%,, wra riwunu TCMflOL3 npnpoc’ra 131љ11 tuticia no Poccrun (4,3%). B cToHMocTriotl oerncu o61eM BPI1 pertiona cocTarirn (ojwu 190 M17pZ, pynei (Ho 14,6% tuttweypcimwi 2010 rj.Yutpeiuuuti poeT itcononuucri perrioria tu 2011 rony flO3BOIHhit nparnmccxw &amp;o’nit ioicpnnctuoro ypoaHu 2002 r Tax,um.cxc flOMh1WJlCHHOO npoimonctua cociactut 108,5%, tc yponwo 2010 r, ‘ITO im 3,8 npoicrrtutx nymn’a ripcntuwacrcpeutcpoccnllcicnll To 3rrrCnb. B 1ZCJIOM cpytcrypa npoMMn:ncnnoro npointuoncma a pcriionc oeTwiact npeKHc11: 80%COCTflB11OT o6pa6amiaaiorwic npotuiuoncuљa. tu mix 6ome 20% - XIIMIPICCKOC npou3tuonc’rL1oOutut npoiuuo,uc’ria no patmcmrio c opnnctiw ypoaric ntpocini tu x k’iCco11 Ilpo iuJnHHшCTh (mi 20%), aMirriuulyprtln (Ha 28%j, pod iocrrirny’r ii npouiTuocTme newrpooGopywnaniiu (25%), PC’TIH 11 nnacrMac (13,4%),oxpriancrituii1 yporuenu tu JtcpdIiooGpa 1t?nHiOflLCi1 flPQMb{WJ1CHHOCTH Cо3b1L1JCH HOHIW na 22%. Bo Mriornx oTpacJ11x ldMnriIriCTO OG1dMOn flOM1$IW1C1i1tOO TTOH313OACThO OflCClKJKT cpwuiepocct$iзxrie TIOKfl3aTeJ1Мtflowa tic 1zoeTIirayrtu notcpriauciiic rioxnarnri a nporiaaonc rum Gtori’TcJunMx Ma’repnanolu, mweito IIOCCTtHMH6flCTCItTpOtiTeJIhtМau u’rpacilh. 13 TO WC npcui, ,riHaMuxa ciuceronrioro imuja )K[tJlI1X ,aoMO a ruawc pet wane xapawrcpnyercnItЯ,dI1L111ei1 yCToiItulftloro pocTa (3a IICKJ1IOLICWICM xpirwctioro 2009 rj. Tb irroraM 2011 r Krtponcxau o5rtac’rr no reMt1aM‘ eBoiIMoro )ICltJIIt 3anhlMae’r 6- MCTO CpCJUI CyGbCНcrOB flpuirioiiitccxoro ic1iepuninoro oicpyra.KpQMC 1OO B OOTBCHHOM rоpowiuocmne XOTh Ii OTMC’ICH poet OG10Mori nponaojcma na 12%,, otttucHmwiwnno, no oTcTmLљT OT cpeHcpoccHflc1coro rlotcoaaicJ[st (22%j.B 2011 r na TCPPtITOPHII OGIIaCTH a C’I1I mccx HCTf3’IItHKQB tnuancnpoaanwu no upwuItIpI1TcJTHo CTaоhCTHncwcoflouwrxe acaornto 37,8 nipn pyGnaI wiricc’rmptl! tu ocnomno1 icnrmtan(102,7% icypotunto rtpowiuoro rona).OLuui 113 rnantttx nOIdHaaTeJlCij tt3flh1Tt1 pernono 0flCJU )JCIt31t11 tTHCdJltittWt, ero noxontut, 13 201! r+ cpenncnywcstieQKOnW HaceJleHtflt CJIOIKIU111Ch tau ypotune 14 ThIC. 636 py&amp;1e1 (na 9,4%, flhttlJd ypoarm 2010 r,). CpeniIeMecuqnasi 3apaGomauenorm a 2011 r. awpocjia na 11,7%, ii eoc’rcrnwuu 14,9 Tb1C py6iieLI4оorw eo1utnnhHo-IcoHoMwJectcaro pumn rwe perncma 3fl 2011 r noaonutoi eaenam nirnoj: yCTOfl’IIIBOu їtoJo&gt;xttrcji:.itiuJUINOMHKU Ho narnt ocnon1n,M BhlamM KoHoMm’tcCKO11 JlwErWn,nQd’TH pernomi no3aoJtIlJta AOCTtIHh nopriotacriorc ypoamt3, KPATKM1 AHAAW3 CTATEЗ1 BAAAHCOЯOO OT’IETACoьoyiniwe atcrrmat nnxa 3C 2011 roa yBCitHawniCt na 377 %no I698 MIIpn. pyiita ‘ito c’rinn BO3MQ1tCHbIM GJIOI ‘naprydloflLumoMy onnpoaaiimo awrмttnaax onepawtI aa C%e’r npiinnccrmu cpec’itE icwmirroa na Jrerto3nTtt, C’ICTU rottocrpe6uat tim 11 nonoJinin’en tuutoli MHcc1itl aicwiii,C rpytcrypa airrimotu na 01 0 12012 rona CUtdC 1 uwmo ne ii’tvtwmctu:Ci’pyieiypa qnci’iix uu’r1rnoBHa 01.01.2012Kpetflb 6aHKMKpewmt KZflIBHTaMHa 01.01.2011DЯ,УHOucHbIe cpec’rna i uix axiaanewmt u LeHHbIe 6yMrnC Oeorio cpectaa i npoitie" style="width:559.5pt;height:11in;visibility:visible">
            <v:imagedata r:id="rId16"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30" o:spid="_x0000_i1036" type="#_x0000_t75" alt="Автоматически созданный замещающий текст: cpeзrna H Ha Q1QL2O12 Ha oibi3хii861 D7т 685845B a5COJUOTHOM riwpa«cmi WU$ cprncna u mc 3wauaancmw n 2O rwiy yacrnrwniic c 66  py6. sic, 861 um3a 201 1 ro w.tpoc o6M nopTc uHtx GyMar c 2685 iiui py6. o 3550 iini. py6iш1. oi nwccmwii iuunic GyMarn ii O6tlзfl cpyirrype aiciiiion a TCCftC rozu IL1TCJThFIO yaeiwiJwcп c 23 % no 24 % a pc:uirou 6nnIcaMc 0,0 % no 2,3%, Bce ciз n cwnwe cpencma Lamca puaetueln, a pa$oraeoLIu1v їF[ffl. Besi loJlnhlmnsiРIUftilHOCTh CJWCTCH P flOa3A1ICHftC rio ЎLGOTC UB (IUWOhft ft IOB,IX bIHIaX Ha no-npcмзney icpyiciwe1rpyimoil aklmrnu ocrucrc KpenlrrHblfl IlopiijleJll cjncnror IwTOpafl au 2011 ron aipoc aa 25 % c 7383 Miur py nu 911«, tjw.p6 (H1CTftI ccynna JtornKcwlocm), a nojut cia n arrnna Яaiwa yBe lwuii:ucu з 61% no 62%,lCpeniimi cIi3wecla1M JilftLLM (mcTan ccyniiai aanojniccniiocm c 1CTOM coanuimsix pcepuoa ) ynrmrm,ruics ftfl 1 702WIII y6. Will 5OJiCC ftCM IJ 35 L1K1 KpCWITbI IOp[tUIftIcClCHM JIHIЗIM (T0KC C y’Ia ft)M cornuinmix pccplioD) ira 99 wit. pyG HaRml4lMmcy ipenirroro opri{irr  201 t rony eyuecri’ciino noarniniio tirlenpenac HoTmIx UpOflylcTOB ,zw,I rcpenwroiruiiwiCrpyiiypa nacen ЯUBHa O1Mt2O12r Cpeca pemrx opraaiiL’3 BKJ1abI 443M4CCKMX !1M40 flpo’*ie o8aTeО1bc’rea i peaepiHa O1O1.2O110 Bsinyue*sie orlroBbie O88aTGJ,bG’TB8Co6c’reii,ie apecar HaOiOL2O12HaOl.0L2011,219 44822C ejyHHblOOflrOableO83aTB,,,flpo’*ie o8ta ii peepsi4 119 1342 679 375•8152000787230641 833¶78 88876031eHHbiecpecToa229534611160621176848915006447CTpyK7ypn auccirnois U 2011 roiy npcrcpncna CLLWCFiftiiMC HaMCHCHWI.13 mane 2011 rona 1aHK Poeesr Iapernv’rpnpoBaI noantrsrcwiyio MIICCI4МO ucwi6. no wrora ico’ropuli 6iu ynernvienrycraunsIfl rcarnnan ainai (na 1 042 iunr py6) a, iarc cimncmac paiwp era cш6cmcnsix CpciLзrn,3a 2011 ron cpcncma iopifnwiecicn JImyaeJ1rnIunncs ii 53%% (ripu CHIbKCHSUI a Ksipoacico1 oGiiac’rn na 19%) iuni na I$40 MJHI, py6, a noc’rrIrrnl 4 119 M1lIl pyG,C1МZlhI1LlC flOIIWIH I3ainca iit pvrrioiinjisno psmsce mciianon PШ3BOJ1HJIII yacJsrILrrrrs o6’sci pccypcou jasrnsoromaui na 6,3% (win 480 Mjmr, py6j no 8152 MJIH. pyG. py6,icfl (npnpocT no pcrrraiaussnwt SawcaM COCklIsnhl 4,2%, a nOJi BnncuEsiLKa cpcnn pcrnonwismix 6airlcDn yncrnrwTacs no 55,6 % na 1I%) flpn YtOM a crpyic’ipe BaCCIJUOLi Sunica eocranjuiioiumiIUCIfl1ZOU clllalPleCKnx їssirira 01.0 1.2012 cnaaiaiacsjci 54,3%(65,2%’ HaOl.0L201 1),Cpcnc’cna p oiTm,tx opranhi3aLwll 3aiuiMaiar ncanaqricnnyso nojno ii iwзcwiax ansca, rcosopat na 01,01,12 coeranniw1,% aim 219 Mliii. py6.1e6rL_________,,,___35504502684549ЎpcAwrw_8aicaM -341 0001 3009 185 8847 383 238HOЊHbICrorocpcri H flPOHCI 088 283150084471 0j557117684$a CpncTa OP ‘4CCKMX ThILI4" style="width:559.5pt;height:11in;visibility:visible">
            <v:imagedata r:id="rId17"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29" o:spid="_x0000_i1037" type="#_x0000_t75" alt="Автоматически созданный замещающий текст: 0530P OCHOBHbIX bk13HEC-HAflPABAEHWLKOPflOPAT14BHbI1 BW3HECP16oTa C OflOWflIWIbMI$ $JflW!fl1Mfl mticrci jjrwi  11O%CBbtX Hanp1BJ1CIBt1 lJftCfl: BflTCa$3amCa.1ui:ri i:Kni p5f) OJUT[TM n: flPIIOP1TCTThIX IUHIp1BJICHHfl rrcitintcп:i AKJ «fl,m«-Bnm» OAO. iwcrc» pu6ar  JI{IILMU I 1111tflT1HlLYfl61W1MH flpCIZflpWflMakJUtMll. ЯJt{ y;onh1erfwpeIIufi nQTpCGHOCT11 iaww c:iou i Яaincc papa6orutCWIPMWfl{WQ 6wHcorcK1: npoaycmi ii ycxiyni M nocomuio pa6onimi rrn rci rroGi oGccminm arn nawnx xrucircniunwyuni: ycitoinu  nponozznM iccicwmirmn YJ1QflCThQCHHOCTh iciitcп rron KPICCThOM ocnycuм.n kin,I pnmrna: CI1CTMY  O.rum w ocorx 3EuaП iawfl )wrwhnocTa ainoqaic z  t3,,m KnhlcFrTa Y1PC)Kfl acro iLU)1fl.МM Ўwiomrt flflTOM CTpOflb crnwnзirw ir npniiuma criacru, oi(pwrocm n ci oroIICflQJlTtCllWt B31TbX na ceGi oncjmcrn,B 2011 rony CTpffrcrnccla,M npuxrcrnici ic ieirrcco nowrruicii Balilca irnJtrrci no pOCHHc JioJvocpc»nwxrnpTNCpCKI1X aaaaIMoorHowcmрl  )copnopwnrnnblMn ICJflICH IMH 1Jn1wrrзkasT flOJflffHKь GpIIW ri uponaiia H1 CO12WHIJC IlduoJ1cc6rOIIJ1IITH1IX ycxolufi JtJоn ii iiiniioro pnIo11TIfi, pocra  n 6iarococroim ic incna i:ic ii vpcinKoMnamlfl, a aioicc Ha iiaIlMamtroijioc corpyziicno c icpynmiii 1copnopaTHliuiМ.M11 ic nrnin, HCCMOTpSI Ilu KCVTO8CHIICncypcwi na ai concicott t$lEiiC pcrnoria, AK1 «Biric 13«пt» OAO caxpanwi tnw*ie rcriri pocii icn ii ccoО 6aC cjnio wcnwnanwm pa6oT1 c Icnncnr.lMn, onapaniDnoro pcw«nw; nonpocol3, icBCWOUtwcзii ywiyr 1aHKa IIpO,WJImwThITh CJIy)K6a IcJ1llHTCIcIix MC ijlkcpon, B icULWUI IcoTOpoli flXOf1HT C0flp01301c11cflnз oncpaiwfl KJWCIITOh, COЗT«FJJICHCOllMcc1nO C CJ1HC1tTQM nnwrnniiyaiinofl nporpw«MbI pB3BIITIIII eorpyjunccraa c 5anicori, B pwncax vrofl npo pnriMi.i aapanccra1a1ipyarii n onpeflsnTc їonon icjunuc nowoicnocm no pncmnstiio Ka*Jcclncwrwx npoziyicroiм ii ycwyralma HOrlWCCTho, 1COTOOC cyLImccrncnvo yCIcopIlxo flOLlCCC *CCMCTCHDC BIftKII HO KCiWT )TO Hanau CHCTCMB«GpaGoncn cpcnmnx urnoic «1(1’1DO!» n ctpyпnypmrx noipaimcn«nnx r. KapoBa a KwponccoiI o6nacrn B peљyinrarc aa2011 ro,t 6i,uuo apcrncpnpoaano 664 Iwnnai, na imic ooGpcno —498Bnarolwp ripaannrno atpanuo1 nwwTaice a AOBCTC1HHiM O1H0lIlClн1tM a IcnnnHIar1n T3TKPBBHK» c Ўjaa ijinaci1pa’macrn n ripoyojmciui aicmina paumnam copnopaTIrnHbfl G!UHUC Bwpannmifl Iioiaxo I1CIAO3LBCT Banicy ca* 6wccpiciiinpurri n ypnмiwn. x’enrc1cy1o 6aay, a rpaanuau,  jiannncouai nusiwrma anncxBKMcrIT coaf1cmaiuaim roiy, rro 13 2011 rally KOJfl1CCTflO piccmx cicion KJlIIclrroo npcicwo 137 mic, cacron.Picrnupc1arC cincHrcxofl Gaau conponoiclmncrc ICJIW1CUIICM OOEhCMOII Ў1P1$L3l1CtCHHMX cpcjwrn (npapoct Cnоnw 50%).PCqCTBO—OWCBInW 6CJT icninaricB 2011 roy 6arnc flPOAOJI3ICBCr paaniiuam CHCTCM fll6KnX TapmajinbIX nnanon 110 PaC9cTh0KaCCOIloMy O6CJyNCI1B13HIUO,CTHMJTUOBBTh cnojuionaniic cacraM Unc1nnuwal ioro o6cJIycHaa1 anu nrni norniwcn wi GЗ3OflBCHOCTH aJiaxipot UrplIItaalcuafl Kmicari 6ecniiamo nшnytnoT ycrpoficrno Ўuui aaiuniucnaoro Xiit1Q1llUl 1Cl11O1C aiwwrponno-uncpono11 BOfltHlctI -USB-roicun, a nhtc3cc natciiaiao Ha BHnwnpycuoc T1POBMMHOC oGCCtlLtCttHC, B CI1bTTC au omcrrii1 rTcpiioi. IcoJnsLtcc’rnoJ1CKTOHHbtX IlJtatctcc1, cшнљcpwcnitux tCJHILtIrdMK ynciniawioc na 30%. flolmTroep1c.acr ‘rcuiwnwito paanirrti,i COllpCMwHntNrcxlloJlorafl a cotcpaiimwntc Tpanh1uaoHHtx iuaic*ccl, icrropie inateiirit  flp«Olin n ocnici Banica. 14X HcJ1aCOflTWIOCL Gonc nci na 3%.Яjnt J1LLICtUI$I 1CCTB13 14 b(CT0Tht OGClly)ldHnaIrHJi D 2011 ray pcuniaonana B03Mo)lCttoCTI o(lopM11dHah1 CO’LpyJutUIwM6nnca icap’roaicil KJlHC1 a o6paauaMa nonccf1 ii onticica rtcarrtr a analrrponaon rnic C ЯblDCJCIIHзM au netmm na Gyitcnoirraciirciie, a TatoIce noitownocm wvraMarwtccIcoro a4rnpMrtdunB amuutncnii aa atwy qcicol3ot icinatcica tciwctrryB 2011 1011&gt;’ OP1UUI3ODBHb3 lzonoJnn4rwn.uklc icancyiiwraww Ito Gaaiconctcrn« npoimytcraM, ico’ropi.ic WJ1li npoucncnrtKJIHCItTCKIIMII MC1tCJOtCpL1Ml1 aanoзpcimc’racnno 1 3011C oGiiyiicirniitiui OPHJZI1’(CCKHX ItilIt 11 flHflItI3IUi&gt;’LUI6ItMX npcnruptiHI1MaTeJIei- Wiш iipiiticiio ic 5oеicc m1IcTpoMy a tcaccracnnoay o5cnytcnnaanto tcjurcirroa,B ucxinx cniatccwnt onupaunointwx pncicoa, a rataica їiJtn anocnpcncmtoro onoaaumctwut tU1IICHT13 0 paaMcpc KOMIICCIIIt nonTimwunoMy ncpcnao ycityr nnciaa nontfl MC7C13FIIIBM pacic’ra PlO a MOMCUT COBCpWCHIUI onaputina (on-lhic),B itcica6pc 20 I romn a uaitio yjiy’nnenn ccprnrca a yBCJIII’ICHIIII inicarcicoll l3aza,j opantnwctcax JItiti 11npcJlnpnnItMarc1ta1 OCYamQCTIlJI5ITh (j)yHIcWHt 110 Oflcpt.rrltlO/amtNpI4TnlO pac’Ianntx Cactan crmuio uo3Mv*wпM 11 tllrcTt!IWI1OIIIItITCJI5HbIX ocacax LaInca paCIWIIO)TCC11IThIX Ўi KUpOBC T«ictrn o6paaon, ЎahIK C1LH ala*e (lonac I10CT&gt;’flHIM tt yi*o5inr« njuitJ1l1CITTOB.O6iCM rtcHc)tcHbIx cpanc’rn, naxo,uutwxc Ha flC9THMX aterax .opnoptrrtiirnix Icancatmi ta 2011 ro yBCJBIWCn (lonacira 50% a cocnrnnii na 0101.2012 toga 2 Mnpn,. 326 MJ1H. pyGncfl ‘HO t1IJiBCTC flOATBC)I4JWI1WCM HMCOtCOrQ OI3Ct»i ICI Bnicy a irpaniunrio B51(lpmunloro nanpuanamot a pa6oTC a icopnopuanata tcmicrrrain,flpiuuteaen ne flpCtC$ItIO CB0G0ItItIЕ epew r aB 2011 rony 1CJTI1CHTM «Bwncn-Gattica» aicninna acnoniooniwn iicnoawrnuc nporpanr Iarncn Y’urrtwaut ttonwIttelnthlflcripoc till JWlIHbttl rEpOflyXо, BdIHЗ yllalliul (ioittntoc TIHUMI1HHC, tcax Julnapcacjuaicaitiia icnoanrnoi Gaai Tll)C a onmtiaaumi cc B201 I ran&gt;’ 01111MM H3 CIIM6IX nOCtcoaatrIrkIX 11C1IVMT1UdX 1EO1L&gt;’KT0 C1’1JI itenoaa’r «K31aCCI1qCCt0М» B 1ioncanc IctlbIltII puapu5arana a flCW10IlCCH5t HOIIbIC їtCttOilTttttc nponytcmi, nucic tcatc imenaawr «1IBT(QflhITCJlbIIbtfl» aT13KIIM OGpII3OM, «Buirtca-6munc» npcxlnO)Knn ln1IIc(iicy pt1{10LlitItX npeltyIcToB npnancica’sainnwx anst unipoicoro icpyra tciwwrron iiItlaut JiHijnpyioinat, fl0JI1Li4II na PbJHICC npawrcaauaui apajzcTn icopnopnnnatx IcJlHaU:Oa pariromihop rijwnh npcMcIIHo cao6oLuIbIx LICHC)1CH tix cpcjzcrn, 133MCU1CHHbIX icopIsoparlriun4MII iciiacwraa Ira )letiOIl1TtiT,i C’teTa2011 lOll 78,8% ii COCT13WI ira 01.012012 ro I MJipll. 434 iini, pyGiich Thicol aHahlirIajlbnbIfi paar (liar no" style="width:559.5pt;height:11in;visibility:visible">
            <v:imagedata r:id="rId18"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28" o:spid="_x0000_i1038" type="#_x0000_t75" alt="Автоматически созданный замещающий текст: F MioroM npczonpcwiicii KopouJii p yraLtlCI 1HIa m PW4UHWnQM pMWњ pr:Hta,  HOJXO1IOM C oppoьainoJLIIflqflKII ЯflO3HTHb1X npOyKTOB, U I)K I HGKOII npoicumofl noJ1ImKo11CpocTЯa opqiecoix rniq MH py601 01 120101i101.otloKpeThI4TOBa H MC44 :—i2:0 500 1 000 1500 2 000 2 500ser1m{ opecxiiiCyop HMOD*1b KOTKpcJiiIToBaFIII XOPflOUTI1UHWX KJIHIflL ItUUJCTCI TU6BSIW{Q npri5bIJuHIIM ccrMHToM 6anxonCkoro 6icc iio(iзrrc9IrnacT 0C1I0131110 3101110 flOUCHTHbIX 31OXOk3OU ama Brrca$unx CWCMHTCJE C31CIIUTh K0MWCXU0c C1J1O)KCITWI K4’r rncn.TM, IHWCICfflIM WIR K3H1HT0B, IECfl0iIb1y;П tipii 3tOM CUOH 1C0tflCypCIITWC rp lMyIllccma: WHpG1CyIO flP0AYKT0UI0iiidiy CKOPOCTb 11 0flCTIBIt0CTI BbC0lOKU{CCThUItHI.1U cp{nicw, 1P 10CThB3UTMIC C HCTI0JU30liaUh1eM CL1MW( C0UCMUH6IXљDwoUcKIx TCxHoxIorр1, Goramill opacoIl omrr, r II nluur 31yanirnti1 nojxo ic paGoic c cacjjiiri icaiiicwro Diiioco6cwiocrII fl0M0Jfli H uoMoraior tamCy uiHIrpitIJaTh Ii I(0W(ypCIrIirOtI GopiGc ctpyriiiu 6Umcar1H Poззiiii,BRTKU»5UHK flCiUIarCT CIIOIIM IcJUtCIrVUM C1I31yIO1I1Hc fl031ICTbt U3OLThIC KpC3ZI1Th, pn rvwc Ўinimii otcpnpa$m.i,11TK0BC1CflC flUNTI1II C 23 MUI 201 II UUUUI p60ITh fl0PI1MMU «MH1(pOKpC31uT» )UIIIUUI nporpna U30TUHUJUii KCIU1TOT311i1l cy6bcwro arioro ii cpncro 5iuca. Ornwli1rTbTIwC ICThI nporpMMi KOPOrICUC CpoldH UCCMOTCHIOIIJ1I10K ЎJ03M0I(H0CTh GC3aРJloroUorO ICPCJZII r01ILмEII11, MHHBMU31WI51II rICIICT 31OXMCHTO ‘ITO 0COGCHIIQ UlcTUJ1LH0 WIR M11KOrTpCJuipwrriif1C IIOR5pR 20 ti r 31CIICTByCT CtCCO31BH iiporpaa ICH0IJOrOAIICC flPCIUIO)ICCRHC)), ICGTOflWI anycIcacTcR 11 flpe31flI*CpIKNQIIOш rowi OcHoLrnbIc flCi1MLIWCTU H0fl IIOPUMMN K00TKIIC cpoicii pacccrrpmiii 1U$IЯ0IC MHHI4MU1t.IILifl IILCkTQKMHT08 HII3ICIIC flOL1CIITI IIIC TUflKII,K111CHTCICaR ЎIOJIHTIIICU 6CIH1CI QI1C1ITk1U3IIIIU HU CO3IIUHIIC HUHGOJ1CC GJIfl’WIpWITiIMX yCZ1OIIfl JJJ1I atci 11111101 C) i13P1iTItRpOCTU KU’ICCTIIЬ t5IUIIC1a ii GJILUOCOCTOrnIwI KJ1IICIITOTL I1pIIOpIITCTIThZM ICIIIICI rCICHM CCMC1IT0M WIN IDHKU IILUIRIO1 CII IIPWLI1PIJRTIIRMWIOrO 11 C)ЗJUICI0 6H1ICCU (82% KC31I$TH00 nOpTШcnn).‘rpaJuIIHouIIo 0flT0B5I 11 pOIHII*IHUJE TOOBJUI 3U11[IMUCT 1Ipeo$JIaJmloIuylo 3103110 S шpaciictљo Cq)yifl’ype I(CIUiTH0OflOTI)CJ1R 8UFIICU (39% Cy1uccraC1iFIyМo 3103110 LiIHMU)0T 0pa6aTh1Bfl10IflflR np0MIrw11cINJocn. (11%) i crpowrnicmo (10%t13 201 I roy K0pn0paT1$LiHu1 GIIIIICC їHCThIIIIO pU1r1a11CII, 0 ‘1CM CBIIAC7CJJbCThyKYr I1IMWICIlHR OCIIOSFIbIX r1oIca3aTCJПefifl0T1iCJtI1 IcOpflopaTIIIHIWX K3IHCIITOII, 3a 2011 ro 1cpc3114m141t noprficii IcopnopamIsHwx IcJwcrron 6IHIICU flMPOC HU 36 MJIH. pyGF KWTU’ICCTC)0 ICC31flTifb1X 3100FI00Я Db10C1I0 Ha 426%, a )COJ1H’ICCTflO 1CCI IOЊWXCR IC11IICHTOU JiLl 961% 8 2011 royI JCOpIIШpLIIWIHhIM 61101C0M 6I1JTQ TOJ19CH0 VU 1L71% 6011S1UC OIICpULUIOIIHbII4 lLOXOJlOft.13 2011 rozy ICOpUOpLYIIJIIHbIM 6JJШМCOM ї10II0JLFU1L1Cb UlCThnnLln PUGOTII C FIPOCpO’ICHHOiI 3U3102D1CC1111C)Cfl41C) l0L1311PICCKHJIhU 3a 201 rojt CC 061.CM 11 611111CC COKP1ITHJTCR 25%Pa3riTwc K0H0P11TIII1II0O G1$IIICCCL GLUIМCLl ХpHcsrruponuno 1111 POCT ICflHCIrTCKOtl 6C13b14 IJOIILilWWEIIC 310X01111C)CTII ICPCJUITHWXOJICpUUFIE1, UKTIIDHOC flO3UDI&gt;1CCHIIC IIpO.UyICTOII HU pbI1i0IC flpilOpLfl’OluIhlM kMHCHTCICHM CCMCHT0M JUl11 (54111(11 RflIJRIVTCN 11II11CTORLIICC BPCMR flC31flPH1JTF1R MU3I00 ii cpciuaro GnHCCa, 3a 2011 roJi 3103111 icpwurroo CyGbCKTCIM MCI UCJ1H*1HJ1CICh C 764%o 808%.Ha CCFO31HN ycilyrn 110 ICpCJUITL3HUIIIflO 1(OpflOfllliIrHIIIJX icjiiiwrron 0CU1CCTh1CLU0T 10 OCjHJCOIJ U KIlpOUCkOfl 0(5J111C7114T1I31CTUH1I ICJJUCTIIO U pC)C11y611111(Li Mapnr Dil, ilwnlan a r. Moclcrlc,13 PUGOTC C ICOPIIOIXITJIBHUIMII ICJIHC1ITUMII 8UHIC IIUUCJJCH Ha U3LII1TIIC JWJ1OCC$4ItMX OTIIOltIClIIIfl C CYIIICCT(IYIOLLUIMНIIU1I{CI1TJMII, CL T1K)ICC CO3IVIEI1IC I1IITVPCЗIII$X IIORNX T1pCJ1J10l1CCIJI11 1111N TICCX icacro pun 1(OMVUHHILCcyq 31ШflJICШH19CTb(PIЗPTLM QP 1QILlIX IIIILI, MflH py01 0112-0101.1101 01100 2 0130 4 0130 6 000 8 000.---80211: :. 11139:539F26? 14JG 991J 116" style="width:559.5pt;height:11in;visibility:visible">
            <v:imagedata r:id="rId19"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27" o:spid="_x0000_i1039" type="#_x0000_t75" alt="Автоматически созданный замещающий текст: [PO3HW1H6I BH3HECPo3HIPnbI1 6113Hcc — OIZHO 113 UKKCflWHX Imnpauh1cHut ILCRTCXIbHOCTII «I3WTICa-TaHKa» IIMCHH0 flO3TOM paiiii IupwcIio11aHwo GaHIOHKIIX po,yiFou n ycyr Jul cJnI3JPaccIcILx flIlU othU1ic ooGoc 1111 IanwC Corjwзiio cnoc1CWTC11It B c4cpc OCfl)KHT3BI41 IflCT1151X ЎIHU o 2011 rozy 1a141c cTaparc MKCI1MJIbHO yЯOiUii IIOprrh no p6noCm C130KIBICIITOB 11 I1CIIOCTBDI1Th 1C*UZOM 113 rnrx FIOJIHbIEI XOMtU1CC CObpcM11IIWX. WC1ynW, yJoGnhX, B 1BBIIOC, CPICCTLHHIycnyr. B DTOM roy BHIC NC TOflbO BWEIOJIHWJ flOCTJ1CHHIIC 3aIm 110 pt33rtnIo po3H;rmoro 6itncca, no siOIscpcscu1ФsnIe 110 5CU3W If1 51,B 2011 SOny K031S5CCTBO 111CTHb5X KJUEHTOB BBHKB COCTBS11JTO CBL5L11C 109  IcJSWIITOLЉ, TO HB 16S TSICJSTI 6oxiinsc. wsn npшutno rcrny C stu,n rojzoM uce Gonbuic I5 Gonuic їuojз1 ornasor  «Lљ1STICaЯI1ICy5), nsspni iuiss cc5ssU ijSISIUlISCQItOrш nnprssepn,Ycnex poissiqssoro 6ssncca «Bri1atsica» u 2011 rony O9(I1I 31 urrciici H osi ciais iosioiss ї3itsronapn rpaomc,y siJIisIrnsrnsor41y PB3BWSIIO BCCX CCMCHTOB ninnoro ssanpunJlзsssiI,OSCJ1Y&gt;f(IIBAHIIE afl13k1ECIO1X J114LB oTIc’rHoM rony  CCTh o6cnyIwaaIm11 Kiwssson, Ha 1 iraapsi 2012 lows Sansc HMCCT t8 nOn0J111wu,u1swcsiscou u ropon Kispoise si 12 n 1CnpoBcso1 OflBCTB. 2Мla1I545LJ1Mik5M CO1TIICM 2011 roa c’rsi son «B,stja-6aissqs» aflCCJ1bl pcrsioua oncphmsc (HSJ1J55U1B 13 MOCICBC, 11 OflCpaLUIoSisEOrO O(ISIICa a Mouii«iponc,ICpoMc Toro, MIS scJ1sEssrron JS0C’ryfllTB W11POKZLII CCT6 tOF11C0MWTOfl — SIX 6011CC 70B 2011 rony «B3Imo1nIs» ISSIWI ssonsif1 CCBS1C “ «)JIcIcTpossnasS saseca», fl03liOIIII1Oil3Mн 3ISBIISTCJ1W1O 3KOHOM1ITI npcs‘WT51I4X II1HCUTOB. C cro flOMOlltS,sfl scpc TM11HBII CBMGOGCIIyICIIHLLJIIUT MOKHO 6C3 1(OMSICCSISI st OpCflCfl COIIcpnIП$Ts.5I(O6XOIUIMMC SIJIBTC)KI1  11L yciyrsi ЗFSR3II, noracism scpcnsrr, OrlдflsTIrTh il1Tp3&gt; 51 7’.JI. I1OAO5I1MC TCpMS5lldJllssu1asnspyrc» CTBIsQflISTI, o KBt110M O(JSS1C 11ro6ss scJnIBsrr ior u3aasMo11cflcrnoUa’rs a W5K0M si luot5oc yoGnoc їusss nero BCMJ1 ii ii jnoGos MCCTC, HXLWO1Н11yзrCfl? «I3Ii1Ka43dIrsa5» WWWJSISTICBGBHK.p4). Ha 15CM sJ1nesrrbr ucerna ioryr ysnim o6 ycisyra,c 1awm, ynpnnnsrr CBШIIM CH;o”1I sloepeneIssoM C$ICTCM1I «Fnktura,ru», oTnpasunrrs oirna1hranaмci HO ry win irnyso ycxlyry.LIsus EBHXB O5CSIb »a)sCSI O6p15T1W31 CB1131 C 9acmIIMs1 K)111C5ITUMIr flOJIS3OIЉOIWSISMSI H1ITCHCTB, IIMCIUМO sscrrsoty c 2011rCJCl Oil IIMCCT flpCIiCTO1fllTCJ1hctr1a B COLUUUIbHbIX cc Twtkr, Fvllow si Facebook, 3iecs sciniciљms MoryT cI3cyrcnum pnGOTyywsyrsi IBHKB, OcTaB111rh CISOSI s«IMMCstmpms, BpCWIOISCCHSI» H flOlTCCXta 111111.B aIJryCTC oiqc’rssoro rows MIS Gonwcso KUM(МSOPTB SCJISICIITOB BuCJICH CM?Is,I 3enepaJIbssbsri IIOMO 8 soo 1001 777, rIOKOTO0M MOIKISO $CCIU1BTI1O 113 Ўiio$ofl TO1IKII CS’S1IShI 1103(505511Th 13 1cOHTaK’r.rwssrp Bairica.TaicisM oGpsot, u 2011 ro.ay owsn Lio.riwsie BHISMBHHO &amp;Ss1o JLiCllO fl0%IWCIHISO flUc’rynlIocTh ycasyr bats ica ,uiI IS3II’ICCK11X JISILI, o6cenccsisiio KoM4opmHo1o t1’U1HMQIW1CTB11$( C 1aHicoM, 3a6oTc o6 yoGc’rssc Conepisicirirn oriepawili uwsscinsctirou,flpMr3J1eeHHe cpe,icr  woecoix ssiw.B OGJII1CTII rIpIIIIJIC’ICIIIUI aPanctIl (j3I53I4MCCKI1X 311115, ‘SUJC &gt;1(0, 5(51K 11 11 Jipyt’SIX 55Ufl1IA11CHH3SX PO3SIIPSSIUrO 6sstcca «Bsrncuassica» SLS&amp;II0)UWTC$1 VIOflO&gt;SClITCfllIIOH )5l5IOMl1iCa, O5wnn cytitz cpejзrn T1p51uh1CeH111.Ot 3’ ijlB3ImCCKltX 151115, SC ICOSIU3’ 2011 ronsuwpocna c 7,67 iipn. py5еiall no S, 15 MJIP py6w11.pneTc  MOCKHX ZUlU, Mml, py8, CpQ0TDfl  (i5l’laCk1X (IHL MIIH. py8.01,01.12 E ZZEZEZZ1e 151 01.01.12: : :01 01 11 ‘1? 67201.01 10 ______________________0 2000 4000 8000 (3000 100002::013 :4S2:2fl7 ‘_____ ‘4724 :51 2000 4000 6000 (5000*  yu4  DIICpnrnnЎ111I5IhI1) BOICB3BTCITb CTIIIACTCJSbC’rttyer U flITCOIC0M nonepizu Ii X10I1JIh11OCIi UCTUMX 1(31110117011 ic Lusicy 1(51K K BOCTBLILIIII1(3’LlflhI5i15TCorn1X ycоiyr. ‘l’ascotl pC3yJ1LTO1 1103M035Cw1 6iiaroapsi yH1SI3cC(U1S.SIo 11 np03p(19H01 «JМH15cicc» 511(115115013, XopOwalipCHyi’awzsi Easna isa 5)S11lBHCOflOM bIHXC pcrssonu, araioicv rss6ico1 10Jfl1TI1XC s0pMssponBslsn i0UC51Th551( ClalloiC,13 2011 rony L1I1SC I1C3UIO)IC1511 tISICTIt11{M KJIIICHTUM lIcClCoJiI.Ko 150515,5K iiscеia,aou: «KuMsjsoprsssfl», «Bicoicist1 3101(011 +» 51apyrnr. BKUUINIII(11 y&gt;scc ouesnzxsi npcslMyLuca’rua,wnlIhr’c JLCflO3nTOB is npoJ.wMoHcTpsrponiuln оUicOsci111 IIIIICflCC icKpHTonHsie HqeCxi1X J1MLB TC’iCHSlC 2011 rows «Bin sca-BUISIC» awrirniro HBpBUIIISЉLUS oGicrszi 035tlP1HOO Kpelu4sonwnssi. O6bcM icpensi’nsororTopT4ienR 4)iI3lPICCSCilX 111115 it )10M 5,0313’ 5114p0C  221% zi ic I II1151O34 2012 rows nocnr o’rMa’rK» 2624 riss. py6siofl, 11 1011CMM(I KpCLBITOU 510 s(p0flsrrussM ICS1T51M 426 111111, pyGscfl. Bwtcsro OTMCTl1T1, ‘I’S’S) cII9CTSIMII ron XapalC’I’CpSi’soflLUSciIoflCC)K.»OuLnM POCTOM lcpeiur’rHoro nopl’s{seJus Sl1l’I1l’1CCI(HX 1)1115, IkvmB ron a stop riliwleM n 809 M,nN. py6еicfl, ic scozsisy nepoorouwsyio.ruisi Bnns flOBbIC11II 3701’ 1101C030’lWlL, 1111 98%, a ‘Sep03 TI1 MCC$IWS, 15(1 1 ossi6pst npsipocr COCTIIIJIUI y)iCc l49°. Thiinss’ifl1CM 51 OC 1(1 In»’« rrerns so flCT3h1111BCT cpcnHcpoccntlelar« IIOK1IIB’T WIll,3209127" style="width:559.5pt;height:11in;visibility:visible">
            <v:imagedata r:id="rId20"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26" o:spid="_x0000_i1040" type="#_x0000_t75" alt="Автоматически созданный замещающий текст: flO KO1TM 3.1GCKW flMLJd MHH. py80101 12 ______________________ 6201 0111 ZZZT18O8 :01 0110 ‘Z14880 500 1000 1 00 2 000 2 500  000TO OCHb reOcHм C3YXIWF1T JT.Jr$I pcrionairoro SUHKa OH CTWI L0MO)Ccn $JrnT o.aaps wupoioMy cneKrpynpwaraex cpwumwx npoAyicro yrimrnaiouwx LrpGHocTI1 cmcirros, rHGKHM CJEOFW1M 1 flOUCHTHhM TIICIM,flOLUCHHIO TpC6OLWHJIfl JUU nolTy’nrrcrnT icpcxurraBbcoK2aMB TMH1MH ptictr ICCLLWFOЯIflIC no pcarri cipraM. B HCii c 2010 rojioi  20 1roLy raICHC tcpcszuronii 5 pna cio3mwe, To roopm u coKoi nocTpc8onanIocrn qacrnhMn ItnMn OOLLOGHOrO mna KpcawroBaIw. a TuOiCo 1licoIco11 )UCm(Q hI0HQCTH iwHHoro nposLylcTt «3wrKa1aHJ». 1poio oro, no pc3yJ1wIoeiwi FTззJ1oJonnHllfl 11aymoflCOWIO!OfltLkOK011 JlH6OpOTOpHhi 21H B1’Y KCJUHMC ICapTh «B$rFKa$0mCz1» flflJUHOTC$I 0IMI HO OflJJIHOCTh cpoоwatwfl ropojw Kpona, nocrn ipcnTi*i, KO1 «CGpELinIca»,MnoTeqнfoe KPAHTOB HHC2011 roj.i oicawc;i 6orvr ruaiic rinowmoo cp oniw no cTaiJrnprnM OAO «ArCBTCnIo HO I1flOTCKOMcIunwwoiy cpnnronainno». aiioi ii 201 1 roy  amci nnowIuwi poiirri no nporpaMMaM: «CrnHapTaTopwnm,HoocTpoflKa», «Bocinmt irrorcic»,flopTnb anoic FlUX KPRFOfl n 2011 rojiy no cpaw  mto c 2010 roo ipoc i 52 pm n cocmw Ha 01 0 I 201227L2 nn. py6iofL loico iowc cоpyicrypa nnore*uoro oprwn. 11nit6oxnuiiii oGhei 68,7% n CTpyKyp rnorciorocQзT;lnJ1T1OT KpcIwrU, UbUL1 UO HO flP0FMM «F1OЯOCrpOiKa»Uh{fl1iF16tX iciuniwjix icpe;rioi Ii 2011 roy yIcJiPuuicu o 457,0 o 533, rum, py6icfl, 9T0 u HCJ1OM cocrnawioI!68 npcmwrra npiipoca Poor O6bCMOfl HflOTCHOO pc roianist n 2011 rosy ocyiwcn anon n c’ior yiuicwi ncnnhMJUDUIWX cpejlIToo, i’ai «u cpwwidi pucp owioro HhUWHflOro lCOF1TLl yMeHLUFUC1 C 8161 TbIC pyGcfl ,o 78S,6 mb,pyncI1.13 UCJIШM, I(powcuullii 2011 roji CTaII ‚ruDi i3anKa poJornKomicl н’eiiztonwn yc’roIlNnuoro 3DllTWH n poc’rn, iiarwerocwc a 2010 rony 13 2011 rojiy o61cM KpcahIToBaI111n Ho flOiIMMC «Hooc’rpolic» ITO ‘rnnc cTpoIlrwiж1’na n0K030flmaiirojiwqr11 poct cciw a 2010 rony a O5bCMC $OHHUX ICCHlTOfl lix jwrui coc’raiuuum 76%, a 2011 rony  qro a 63poi 6wumc i njtornqnoro nokaaarзjin 2010 roiiii 2011 ro1y OpFlHU1 awriwao’ y’WcTHC a icpczirroaaaaa FILCЗ1OIX  npao6po’rwcwuix 1CBOTHb1 wa c’rajnmcrpoFn’caacma a iouioi TCOMIWCKCC «3npcioaFn. 220 coMcI oriorrn yiywnm )l(ilzwrLTKbIc yCJlOtHai, BUWCOM flCJWOTOHJ1CHOXPWIUTOB 110 CMM 132,6 MJlfl. p&gt;6tc0oXonw o’r  xpcnirraaaHalI a 2011 IOfl ynoimrumci a 1,5 pam ii coc’raanntr 23,8 tim. py6еicfl xom ‘apnijai{LIIIMTHIIIC OUTHO8pCMCМ*TO11 DJTTTFW 3L1 npc,ftocTaJIcFwO ilnoTgnloro q)CflhlTO 6iiini CHI1)ICOHhT,Ypoacm npocpoicmiofl 0)ZOJT«OWIOCTFI ciinoiinv B 2011 ro,uy c 3,9 jo 0,3 npoucwron. lb crpanc CIIIO11CHIIC c 9,5 jo 7,44bpoLtclITnn. 13cc m IUIHHbTC T’OlJOpJtr 0 IH)C0I(OM KT19CCTU nnoTc’lHoro KPCJ&amp;WIuIOrO flOpT4lCfllI BdHK0cHc)saible nepeuoi iwecxnx srniYcnyrii ACHC*IJUX 11O1WIOJLOII flOJTIJyOTCJI flOflJI51ItOCThlO CC)UI 0CTHMX ICJ1HCHTOB, WMCIWO fl0TOM tZlHx flOLTOJTtCaCT33TIIITTOTh їWHHOo FlO11OITJICWIO. «»r3U4CCICI1c Ўiiiua a JTIOGOM 113 04)110011 «8 n«i$naia» oryr TI0IflHOCTI1 JCIIШKI1bTt1 noponoa npocca1lcTcm py6Jlfix 111W $OJllOlo TalCpoaC’IOOM CIICTOM RCHC)1CTThIX ncpoaojoa — «Woctcrn Union», «CONTACT», «IOIiilc’rpnM»knIT «Migorn», a iaioca opc ppccnoHcaTc1&lt;bIb1 ccr 1(OJTIIqCCTT1D IWHC)KlIUX ncp0110J1on, ocyuLcc’rancHHarX 11 13nin«, n 2011fOAT’ 000TOBITJ1O CЯb{UiC 51 H,TC. bICp0110flOn, a o6rnaa CMMU ncpcuoJoa $aia 6ouic 615,5 Nuмn pyG Koiccro ncpoaowrn11pCJ KoppCCno11ICFlTCb(I1fl CC1 302011 iшj coc’ranasio 190 mic, ncpcaooa, a O6FlUIII CYNMO ncpcriooa G%IJIO GOJ1TITTC 1,6 Msipn,PYG,8 2011 roity iiOiIy9iZluI flOIIbHCIIWCC pirnrirn« ywyrn no npiiey nna’c»co0 iwowioma 1cеw Larna — 3T0 ICOMIUICМCCHOCoGcJiyiciiьaпte KJBI«HTU no ncci flIrnOM CKCMOCIЉUHbIX ii paaoaix rum,’c,tccO, cTpcMficb i floCTIi»cawuo nov’TOTUlOHHofl ujni, 5aia112011 rOy 311a’TIrroxIbHO DC1TI1FTJ1 »110110 OprTllIlIOaUIlIl, B aapoc KOTOpbIX OCIICCT11flflCTC)T rIpHCM flJTTflo)пcofl — K ICOTIUY 2011 rojwm oGuco KOJ1H’ICCTTJO ltC11W 011110 250 oprTTlm3awIlI.PacwIIpcFllIc flcpcIlT)I TTI1TП11MUCM11IX OJ1OTC)ICCfl II PC1IOCTT1BIICH11C HOLIUX CCHI4CO11 a pai«ix nawioro fllUO ywiyr)ILIJH1CTC11 npnopirre’rlThrM HOflT111JI«H[ICM pr1riH 11111 TWW10O CCMCIIT0 po’nTwlFbOrO Grii«ca Eamca,6HKO5CKI1C KPThIOlo3Ib. LbJT0lblM 111111 BLIITI«I II flCCflCbT11BHllM HanpaaJloTuIoM LUflFTTF11I O3HWIIIOO II3Fl0C0 IIIULIIIOTCII l1flflCT3IKOLTl1C XOTbIOJuIoI IIT npHOplrE’CTHbIX iaJ1a» 1011Ka lМUJt11CrC,l 11001 011111100 pTTCWIIpOHIIC CМICK’rpa yciiyr, flOc’l’yflFlblX no ICOpTOM, icm»yuipoanaaic K3WCFF0B i WIJokoMy 11Cl1OJEl3V1»IHh1K) SIIIT1C0001CTIX X3T B naFlccJijlCaTlbIl »CIIaTIII,KOJHVICCTITO ncp»OTCJECfl nJIacrIucoaaix Kdp r «13»i KaEOIwO» IICYNIIOHIIO paCIo’r Taic, n 2011 roy 1CJI11OIITOM 6U110 aUaDbo4  icupT, rro Sosicc ‘4CM 1111 12 ThEO. EG1T $OJlbUbo lEOtCuaaToJboll 2010 roa RooT X01!bl’tCCThU UCp»CLITC1Cfl SOlllCOflCTCTIx8" style="width:559.5pt;height:11in;visibility:visible">
            <v:imagedata r:id="rId21"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25" o:spid="_x0000_i1041" type="#_x0000_t75" alt="Автоматически созданный замещающий текст: VU)OC ILL tCT C3JiB3LUifl  FE flPC11flflRTflJiMII  ITEIhEX rIpQKofl» 3a 2011 un6IUIO UL1JWHO GOJIC 281 ThIC flflhITHWX icap. B 2010  tvitpa CocTaTwila 231 ric, wapiKoiuwcriio onCpiiF1i concpmm nix im iwacn iccnii ioep ra «Bii riai—amc» COCT3EUU1O cniwjc 22 ui ii TTl aiaui fl.Bico1E1 TCMflMI1 paccrnnnr oncpariif1 no 6c3Hanwrnotl onnarc TOBflOB ii ycnyr r ToproЯo-ccpIiIscHbTx CCIX. iij1ElHaywyra no!nTyc’rc cc 6DJEbUJTIM CnpocoM, T1K I«1K T&lt;1CUThT )KC OUCIIHflIE yzo6cTno IT 1bTШJZFIOCTh 6c3fIanI9HIx paccTorT14’iciiiio noroMy ii 2011 ioy «B,nicu-SUEIK» yiun oJni’ccmo POS pMT1Ha1oa, oiio coc’rawio - 74, 13 cpiierniii c 2010rojioM -44.Ycncmuo ЎTCЉICTPyCT jrrcionrmut riporpau «BETFOATIUU icapia», no icoropoli npl? pcn’To T1JiViilOflOi icap1oi BricIuix» flOKflOTflE nozryia’r CKILK ,LiO 20%. JnimyEo nporpariy nosuiopwnrmot 6onee 350 ‘roproBbix ‘roci ropona n iмxKOJIIPICCTBO flOCTO31HHO YJ3CYHE1IHEIaCTCII.13 ici6pc omcrnoro rojw [wii iiiic,i ii O(XuEIei!nc noiIItc rwac’ruiconi.Te ap’rii VISA c nirroi, wro 3nrwilTwmBO flOBbECWIOHIflOKHOCTh aLL1n1T ITIIT)OMOLUEH na B 201 rony «I3WrKTI T1NX» KTI1BHO ripoorniai OCBTwBTh btIIOiC KpourrEiL.iX EOiTV Mx IIECJIO ET VO ACTFI9IUTOC 21% n coc’ninwjrn 5OJICC 153 TMC ICpT DTO RpKQC CBT3JCTeJ11,CThO Toro 1T0 WUT UCC1 6oеiiwio KoJmiocrroT KJutoIrronTCJpiiE «B%T’ECL1-ELUiiCL» CTaitOiiwrw )FJW6Tli1M I1ICTMC1ITOM CWCHTLTT cjnlHaHcoTwx UOflpOCOU, 1 TLTKMC 0110 IITTOflE1T0 ywtonmi 1pcJTwronumin no KUpTC.B 2012 roy SaliEr W1TUTIIPyC’r fl14flCl( flCMITTU11Hb1X KflT VISA Platinum a VISA ln{mnitc c UCJI5EM naopoiOflOJ1HITTCIIbIITLX hO3MOICIIOC’rC1i U rEpElmlJTerlliLTacnn o6paaM, «Brnca-Eamc» II UCV rimicnyo OJTb LI TE3IIJETHH pbI1UU 6aIIKUI1IGTX E0LT  prEIOH II rEoc’rolmHocopUiCFICi T11/E icaari:o oEiciyicnnamai JlCp)IraTCJlEI1 E04P’r, rpruiaran IEM llULThIC ЦflWiНL0flEPALJWU HA ШLIHAHCШBbIX POE1KAXt4e«6aHIoricIo1c I&lt;pejpn’HbIe t jenolmb1c oncpa**13 rc’iciine rcro OT’CTHorO roa Samc oclalEajIall ЎUCTITIUH4M YtWCTH1*M pL.ollca i C5niconcioro KpCflETOBaH1ul,U3MCWUTT IT flEILIJECKUTI CUJC’ЯU II py6JITVT 11 IIIIOC?paПJITOI) 13WllOT lipa YFOM MC)lcGuIlKoTIcldac KPC.U1TTh1, ICUK 1$ TIpC)ICIIC.13PCThOCTT3JHT3IIECb HCKflIOtlHicJlhIlO H UMKLTX ЎTUMIITOfl, oTKplПThIx Ha BILCOECOU41a)lClIl,1C STuilcil. Ii B CICIIMC «obCpHaflr»Si3ynpcIFla31 pJGoTa lILI MIZIC6TTIIICШTECECOM LEHKC rTO330lJla 3H3’WTCJTWTO puanniplim J1ETMIZThI, OTKPbTThTC na Blalca-EHIUCKYII11bIMU GЫHICLIMH-1Iap ITCpTIMII.0PCT 101 1,!II I’I CICI 1L () 11101 TTI 1 lTIAKS «B$ITICa$a0K» 1ICCO3i11F pa1oiLaT’ 11 IIUT1PLIHJTWTTIFI PCWHCHIT31 CO py,Luinaorna C GaHlaMlr-IcoppacnoluTcnraMn. HOX NTECJEO TTxowrr:VTB I3ank (Dcursch[crnd) AG E’ Z3pal1ICT1EypT-lTTlMa0TIC, rcpMaHwI;*  OAO AICS «McTannInIaccrc5aIII», I, Mocicim‘ ‘шwu«ula O1IL!PY OAO Eini 13Th v Camc’r$Ic’rcpGypra, r Cairwr-Llercp(5ypr;* - 5aj IC 131’S OБO, r, MOCECHCL- CБO «BI4HBAHK», r. MOCKBLI;• - AlOE «Pycciaa6aaic» (3A0), r. Moicaa;* - Бciuioiiepiia1 KoMMcprcCIcIIn CGepcrarcnbnwil BLUT« Pocc11I%зlco1 шlLIIpaW1fl (OAO). Bo;lro-BIlTcICnl San« OAO«C6cpBaii« Pocmi», ii r, I’rrnicmifl I1ourapox3A0 «MoCcTpofi3goHoMEATTrc», r M0CIUlB- OAO «MCI I San IC)), r, MOCICIILL• OAO «flpoMcI»I3I6cuiK», r. MOCICULI. - CБO «HallT&lt; MOC1CDW)I, r. Moclula;. - CБO «HOMOC - Swno, r, Mocicrnr.. OAO IOE XaIbEnoil, i’Kмtpari• - MOE «lIupubifl .UoIxTpwTCGiIlno) (3A0), , Knpon‘ QAO «&amp;icоpoGanic», r, M)ICHIICICCpu ElLlЯOpC 6a11K0fl-IColIWaronTQFI OCO5OC TU1ETMEIEIEC yAc 1TC)I,  fl13IO OUUpCAt, lix IELIIC)ICIIQCTI1. 11 ITTIOECC TCB4TCCTLIy ITCTOIIMOCT’U yciiyr, npCflJLaI’LLMblX ITO C’LIILIM ‘HCCTPQ” BLUIIC LIF1TITCCCQLIE1E B PLICWHLIII1TII auowrpa II T1OHIIEEICEIIIIE KT9CCTLIBywiyr. npcAoc’rUTuTLIcMI1x 6BIIKaM-ICOppCCFTOHAHT1TM 00 C1CTBM «JIOPO)),Pa6cvra 0TIKLI rIO B3131ITE1T0 KOCCfl0HJZHTCK3IX O’rIlOWCTflIlI C OEЗtICЗIHCEIIII,TMH H Tipy6Cx&lt;HIMEI (j)IlIIa)lCUflhIMlrWICTUTLIMU IJaTWJ11T0 Ha AO231CTB0CHBC I1O7PCGHOCTCII «JIllaIl VO0 II OGJILTC LII OCflLCCTDh1CH1I)1 5C311BJ1IP1HWX UC4C’r0n, U TUTC)ECCranoro HIUTICa flPEI OPOOCACHIVI orIcpaw1fl HO SHCWHHX T1HiHat1OuiIIc pIIIIKUXOTICPLIZ1IIНI lILT hHTIC LCIEJ1bIY yMI1r13 2011 roiiy OIHьUI4U C UCHHk)M0 6yM1WUM4I IP 4MY0CTICHHC) C fl I1’OLTIOIMIE, 613u111 CLLLCCTLTC1U1O LIKEllllilJllpOflWll. 30ro OCT BJ1O11CCHO6 B LTCHHbIC CyMBrTI (n OCHOUHOM oGiairawin) COC’ELIBWI 01&lt;0110 32%, A0CTIT1lB 101 1 ICHЯ03l 2012 roiw o$oIiMaI 550 MJIH. py$ Tor,aa ira« Ha ‘F)’ 11CC ALITY ro naza IUIHHW(i rIoМa1aaraJTI C0c’VLLIUILIJI 2 685 Mliii, py6,13 )‚CJ1OBhIJ1X 113&amp;tTO*IHOII JITEICBILOHOCTH 11 CHIDICCKHTJ IcpIrnoII їLOXOJIJEOC I’ll, 410 COflpOBШ)1&lt;jLi1J1ШCI 0CT0M JCCOL)b1Xctonuocоell o6rmrawrfl, n ncpDofl HOflOBHHC roaa Hapauuiiiannc ITO3LIWEIi Ii KOTI0LITHfll10TX O6JlUraltHSlX 1CPC1 “IBCTIIC LIUcpLw41nIx paJMOUICWUIX (Kpзiurr Enpona Irunc, MICE, HOMOC Sani, flo’iTa Poccmi, lOThflp - &lt;DIlnanc, BDE, flepuo6ainc, ETuI«3c101T, PMTC - cDiinanc, rnmpoMGaiuc, Kya6accircpro cDmianc) OO3HOJTIUl0 ISan«y acxiwii nocra’To4Tlo ?c UlCTIlCllnWIi fl0pT()CI1t,9" style="width:559.5pt;height:11in;visibility:visible">
            <v:imagedata r:id="rId22"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24" o:spid="_x0000_i1042" type="#_x0000_t75" alt="Автоматически созданный замещающий текст: paLwcl xaIopan ie pnntwa ! rGJJL acm n3 npHo6pcTuHIx nfl ncprni’m p mcmrnx yar 5ixa ripozzana nnc1u1iUIO ciuiiwcrn w oGocrpcmu npouciciccra ioJrooro cpiinca a anryce 2011 rojta, irro nonosnwo nosynttowrrwunyo npniwi C anryca iana rraicrnr na M1IOTThIX oarioaix pI[n&lt;ax ynop &amp;ta cЯcflaH Hfl oymcy KOQThIynar sIoM5apJworo crnicca c cyn.io no;utcpacii jnicaiijjnocia nop 4cJ1fl n oi inacrn, H14 o6wrninocm iicnoiLoawrpanmi UЯ no aior nicouuixs y 1awa yMar.Jocrnoino oponau uopuwoi tioprnuat o6iruwilп ow»wм 1amcy a 2011 roizy noiymm npaц5lns OT anoioem«1 ao6iwrrtwin  CMO11 H1 t1 IIUCI OCflhTI1 AQJIroaOl Kp1»C a EfiporTe 1 MaCUITTIGHOC naciwc MTOWX vKOn floirra 201 roji JtУovoзm noprcfr py6i&amp;nix o6iinraunfl cocTaunna 864% ita rrwnno npcatioflw rios arnTwwrn3aflKUOwrn MBO WCKCOfl.Tc ic ii 2011 roy 6suia cyuzccmcirno awrimniipoaam pa5ora nм 1CTIiflCTCOM pirnicc awin a ociounot tcp pa6orycnp WI3T1OJUthIMI Cj1HrIaHCOЯb{MI4 r crpycrran (OnWШ1IUMII im aiwna) na CONOM painxc љwoercTco $iipcn (CBO),4, KPATKk11 AKAAtPI3 OT% ETA 0 flPW5bAIX LI Y&amp;bITKAXC?pywryp onopirnoo pHbflO1 011To flp*irn flpOh1KMiC Ow’rn flPflkor onopo 0 tpoo 7OTtM 0 TUM noporno gpyr ioflopoo 4oHyMnrC7pywryp ‘40TU tQU*o Onp np&amp;rn w 00 ooii ppon$ Pnatpn rn MO**noCHOPICoppcicinpoaicn, aiacnnic a rnnm npll&amp;uTIl (a cpanncITafll C Oicroi 0 II y&amp;rriax q.O4O9807):*1CoppexTapoa1a upot rrno1 flpnGbTJln flCUIITIOI1HL1 a crpyirrype npoucnuzx JoxOor1 H paCXOIOU ( CMiI111cc), 1c3y’IcTa icoppcwrnpou ca cyaa npowwraoll flpiI&amp;UT11 615 834 mic py6 a 2011 rojiy a 389 309 TbtC py6 a 2010 royKOMICCIIONHaa npi6wz ycinwcisa aa CMMflCXшAшfl no arn1IrccnM oroaopa (27 480 rwc, py6 a 2011 ojiy a8226 ThIC py6. a 2010 rony, an CMMAOXOflQ im pmorni aiwaa no KPCJUTTflM (4 407 mc, py$ a 2011 roy a 22 199 ,t.pyG i 2010  a yacrnzirona aa apoiiic Ўoxojmt (8 cyiac 11 307 mic, pyG. a 2011 rojy a 8146 mc. pyG a 2010 roy,KO0WC flCCHCCCHbI 113 fl0tflTX eu paapioimw 07C0A08 (a OCIIOLIHOM TO KOMT1CCHT 3 o6iiy*aaniirie CHCTMW 4nTcpncT 5ankc).Iмci yra K0CNTI1081T1 CMMR icOMaCC1IOlniOll flpLlGL.TiW 304 562  py0. a 0М Ў roy a 219 043 Th1c. pyG a 2010 roy, 103yaTa oppowriporncn CMMfl npoiiax  A0O8 49160 rwc py6 a 2011 rony a 36 015 mc. py. a 2010 roiiy*OnCp11iioHH1,I0 pTМCXOflS{ (HOP) C1COPPCiCTJTP0BtIT1t Ha U3HOC U CHCпLMy CTpTIXOBflHIU{ UTi&amp;T0a (29 869 ThC. pyG a2011 roiy a 22002 mic. py$. a 2010 rouy) a n pacxont no TLFCHFCTCHM Aoroaopan (27 480 T1IC, py6. a 2011 rojiy a 8 226 mc.n 2O0 ro,iy). Ien y’lcTa Kopp1crI:pauca cyaMa oncpawronatx paooa 625 724 mc. pyш. a 2011 1W)’ 11413 503 nic, py5T2010 roiy.6aiinacoaa rapa&amp;an. an 2011 ro COCTOOIIJICT I365 MJIH. py6, 11 flifluC ypoami 2010 rojm na 64%.XoW no M HKo3cKol.y 0HHOOoxoм br10P*li 0 UOHHWO yMr4floa THL«  IМ0 p0fl1’{H0My IIOOy10XOJN 00 цpflepofllboMy 4C20112011201095 118664 888138464.141 4483107Lincina np1i5N Ga3 yncra pccpnon na 003M0)IcFIbiC 8OTOpH cocwnJncr 3161 MrnT. py6. a attwe 200 roia na 9l5 nan. py6,Cr- ocrypa npoшmx AOXOflofl, TbC.PV.IC" style="width:559.5pt;height:11in;visibility:visible">
            <v:imagedata r:id="rId23"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23" o:spid="_x0000_i1043" type="#_x0000_t75" alt="Автоматически созданный замещающий текст: *r1pQUcnfl1hI JLOXQJLW no opnopamnmy n ponamitoy 6minccy copp ponrna mi cyiMy powix rninnar riorpciur (4407 mпc, pyG ii 2011 roay n 22 199 mic pyG D 2010 roy. E ya xoppcwruporncri cyMMa npounrix oxoioљ1299299 mac. py6.  2011 roiy ri 1 094 393 mc. py a’ 2010 roмy.Poc aiparicnimx jioxojion (c yico pcimlx cOMnccn11) cocrani ii 2011 roy 17% win 187 mnn pyG K Otм1UOnptwciiyowero ron ncoiioma,i BOJUPIIriIri y jiwawinca, Ў*O I 304 mni pyGitl (&amp; piaoawx aaawar I 299  pyGnfl).0cnonn nosi npomiwrin4x joooa raoпyacua or pciitomian cn3n9ccKax ii opni CCKW mm - 26% win 1116 imw. py6IlprnwirrnMc ,iowu no copnopamniroy 6minccy cocmriiuni 878,3 MSTM py6 шCT K OЯIriO npowsaoro romia 100 ujn py6. win3aiwirrnino y ipmmici coca uoiua flOBTHGO oxoa nomiynmia no ripomrym ponwinoro 6miwica  11%li20!0 rwiy o 18% B 2011 roy npnpocr jioojon no po3naomoMy Яn3nccy ri 20!! roy COTOBWE 6oiacc 95% iirni 1 I&amp;8 utu,py6flpa pao (10  6Ml0CyflpcTIINa icxoa a 2011 ron ocraiinca na yponuc ripc iuyucro roa n COOTriPWITI 713 irnt. pyG. (6ci nuocri awc?cMy rpnxoomm» scnaon 683 Mm py6j, Cycryp npaucnmbtx pacxojton ia 2011 ro npccpricmm nccynlccmcmwcincwiiw. OcnonaaaR norn npoucirrnax pacomon npnwmic na rnCnaAW cn wiccoc srnai 78% (norna cnunmmc no cpaaawnio c2010 rooi na 1 I%) B d6comlacvrnoM ipicnam flOLLCHTHL pacxo;.a no poanwrnoy Gwinccy cwrnnnc im 92,5 MflW py6. mw555 MJIH. 6. JTo,in nponmirrav x POGXOJZOIЉ no KO OWH1WМi.tM mincrra iri romtyElCIalPn!Jach c 10% a 2010 r. no 19% n 201 Ir, 13ъwnornoM n’pa*cmni npoucnmic no Icopnoparaumoiy GaTnccy pncxoni a 2011 ron cocranwin 138 imin. pyG., ytiejintiunricflpOLiuirrna.n paconon variano c flHOCTOM .ucnoiirroti ian 78,8%,KoMaccoHHbc oxoba opnopaiinoro_______________________ 8aHoca mic.py6.c flpo’rno 0M GOQ4bI0 o KDM1CnI1 ric PflO4OThOMV OOeflywb1nn,1n* KOM  ru, tшGGDflOMy * Kor i nUflOTh OHipOfl.U Koui ru rio r4KOUGerrQA rpTwrMS Px0b rio rlprinhlшMorqiwM зprnaii ML*Cflp04oniriLro parro4u no  riocKшMC1шKHbw OXOpb KO1OBTHUlOFO8K3aona aac.jy8.20N ro2010 ro207872oflpo’aio  iOtsHr,ro 4OK*o KOM1 no porNnmoMy * MWO4 rio KflCOuOMy oOiyiiriro* KoM,nc*r IO fl )T14hB rONTpQIho KOMcCn rio riHOnGNbM rrrpowri148 88711" style="width:559.5pt;height:11in;visibility:visible">
            <v:imagedata r:id="rId24"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22" o:spid="_x0000_i1044" type="#_x0000_t75" alt="Автоматически созданный замещающий текст: KoMlccHoHHbLo oxob poll4w*oro 6uiocxi KOMM CCMOMHФ pOKO6 PO3HWH1OO 8ca2011 ro 2O10rojGO72flpш4« M OH1L1 AOOAb4  lH flXOSU.IKrniccii no F TYW(OM XPTM flO O8O BbШ nШOO    ki ri ocоpinrniio nшpn  bi nnwo 44 JIЉ4Li* Koc anoooprn1Cocciwiu nOXOSU,E a 2W 1 rony yaenwwiwci rio cpriaaeawo c 2010 rooм ia 44% o 295 uiw pyG. (c 1OMpIIO1X nrir 31&amp;3 burn. pyG). 13 roi iczic MI1ccIoIHir ioout coprioparJrnnoro Gwica ynзur’uuiiic ia 41 % ii aaGcarnorHoM apaium 60 riit. py6. poirirrnoro 6iaca ira 52% a 299  pyG. B ropnapmlrmoM 6iiacce 96 %cnor noonu oi pacrcmoaaccooro oL3cny«nBariHsr r poct ax 3ao 0Mpru: WJ1 anpwrs{CHHaIT pa6om no noasiwcrnrioypauaa cepairca poet cpcacm Ha crax aiicriroa poet KOMIcCHOHHLr)c ,wxoIon va 606 MJW. py6.B OHWHiOM 6I3HcCc B IEcJ1bw1 OGCM KoMrice OHHbix 2OXOflOli Gwr iryu no wiciyrotuii rinat oncpniwll:oncpawra no ocknyrsaHwo нcmcwroa C Icr1o11bBoaaHiicM nnact шLrIx rcpi 467 uin, py5sc (nprpocT r 2010 r81%);onepawm no npacy niatcsccfl n ocyiiwcruinio acpcnojoa  weccrix їwv 297 irni pyOEncll (npnpocT  2010 r —Cpeur Ўpynrx ncnprnrmrr.ix jxojoii $o ryo Ўojno rieicrr Ўioowr oT oncpaiil c aHocTpaHHofl hainololl 9tiiu,py5, (c y’LCTOM AODJLQfl fl I1OmUrHTW1h1O1 ncpcovci) ЎWOJM OT CJLfl8H B ripeaay - 305 iipyGYacincniic HcorrCpawIoHHbIx pacxшrou Lanica. flhBUdflO GwctphtM OCTOM O6ICMOD 6uBncc, pncrunpcimci rrpircyrinni1ku1kri KK a pcrr1oue trir a a caa c ruxonoM Baarca na c paJnHatL1 yponcttn5. CLICTEMA KOPflOPAT14BHOO YI1PABAEHLI5ICTPYKTYPA AKLI4OHEPHOO KAY1kITAAA bAHKAHa 1 murap 2012 ro 1wrrprijmIuM Яaiuo occrd1cKo1 Iccpnww zapcriicpispoaanio 15 inccnfi o6i,nci,onз,nu,ix nnмpiwiuirnpoaaanarx ancunLi 1auпu Ycnmmi raizrmn Bumcu oc rirnncr 1 355 929 200S5 py6. a aicinnoa r 3 664 072 &amp;Љ0Ganaoьcanwx wcimii n 800 655 nipi nii itpouimc wcuwi  inaJMro1l croiuocrMo 037 pyzui  anuani nornioctro onzaneiea, ace oGa HoacIIrn5nc aKWiii jiaao nr flJWACJhWM pulw$c riparm. 06mcC KOflH’{CCTBO aUI1oIICpoflIainaa cocparmsnet 4419. rr rninx nopwuniccinc inrw 273k j»rBW1CCIGEC niwa 4146.Aawroncpw, nnajzcioin,ac 5oncc ШM 1% ancrw1:Onпrnnyc Xojijutsn C  JwJn i ycrannq iwiane Bar uni — 97,75%)Ljar1apraManr rocy.aapcmannroll co6cmamiocm KripoacKoi oGiactni (wirn  yctwuro iCarTIITaJTC 1.75%)OPAHbI Y1PABAEHН4 BAHKOMB 2011 rojy Baira nociicona’rciii.rro pCaJrHBOnMnaJП nornmucy no paarnrmio CIrCTCM ynpriaicwi a noirrpotnn na ucaxypoamrx, cropnrpoaaa npoparnyio a oracrcmcrnayro iocn GaBacca, acaunar yo na ‘unrLrrrc npau n rnrcpecoa craaicuiroacpoa, xanicnron a npyrnx aaarcpcconnuraanx nirr. Cr4CTCMa rcopnopanairoro ynpaniilcatrM Baana aroaer o6rriccKOriO!tCTBO Ўicwrcmnacmio Baarca, OCLUCCTTU1CMOC O0rwiri vopainci zuwnonepoa a COUCTOM .aripcwropou, a ianancc axC1JMOflCЗTrI[Q c Ilpe uracTrroM, 1ПpaIurcnrrCM BUrNiI 4 11HhMr1 BUrJITCpCCOt3a Tn.Mrs JrrrwMa.I3MCWr1M opancmr ynp4uucwr3r Bumcu awnnctCn OGwc coGpwIaC aKrwrnrcpon BanK oGccrTv9unuvr pannoc yncrnc BCCXKLuroacpoa a CotpaHlnIr, ax eaocapccnnoc onoaew.cHne o era npoaeIicHrn4, a tarcrce npCoeaaJneruC Brn4)OpMULWNПUWXi.ratcpnмrmon, neo5xourMwx iur npninsrrinn pnarcrnn11. Caner iwpcrrropon ocyrrecrrmscr o6tnce pyxoiozctno Bnitaoii a ncpnronMCfl ca6pniraxnri arcutorncpon B era KoMnerenranro rrxo,ucr oupenweuae erpareratreorcax nianparmenirr1 enreii.nrocm Brinrcri,konrrposnr. rna ) IKnrCшo-xoBsd1cTaCnInoR jeiirejihnnoЗThio, eaBsmnunc a ryn1c1uiom1ponanHe 1rcw’rMnno1 CIICTCMM rnnyrpeaircraonrrpornr, a6ccrrcrcinac permnaawnin ripan nlculrasncpon, a tacc conrrpwi. nna iearen.inocri.no nncnorn;irrern.iraпx opranon. Bcocrn Cancra ;nrpcncrapon nxojwr 7 Lulenan, aBGpauHr.sx O6ULHM coGparuicM awronepan Bainca,uiiri12" style="width:559.5pt;height:11in;visibility:visible">
            <v:imagedata r:id="rId25"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21" o:spid="_x0000_i1045" type="#_x0000_t75" alt="Автоматически созданный замещающий текст: m Cww   vprn БKL «B: t ruc» (&gt;AU. Ii1O () PCRCHHЎ3I1oerH,  H H B jpy HflpeAcnaTc3ll COBCTh ru picropoT AKE «J3IT1catarc» OAOH y(THHIIOMKaUuT!Jw 60nKa000000027287%O6paioЯanncryCCJlwDrlcon rpnropHllAKcur1zpoBw 197613cuicoiioiwccoAI7pn Miixaw1970LLnn CornTa Ўupcwropcrn AKB BTTca4nHK»CБO0Bicwoo1qcoryc11bwKoI Lrap1985131-np1uwњT, uicn Cocm їuipcwropoiAKE «8r1uzc» OAO0BrciccicxiqcoKriiicimiai Tmamn,Ltncii CoЯnt1 mipscopon A1 «3wrм-ni»013wwc1975Kon16yoB Ancc1OAOtlzicn Cohcra Juipcropon AlOE «B,maEtiic»0THOBNCWQCAcccaHLporI 1973••MUMUЗn ЎIWWflAJicccuivtpomi, 1953OAOrC14pIJTIHbfl   CoieniLICKTOOJ3 OAOI1CKTPOMWIHOCTOU WII.{iW 11 3IFW1«J1L11CE»,f1pczcctaic Caiwm ,wpcirropo CБOopwfl Mi rune» is OAO «J1EflCE,4ic»4eir CucTa wpcicioprn AK1 «l3TK-ЯaFuc»OAO0TCXmP{CKOL.TCXIflPCCICOC0os flcrpM4f1norni 19744JicH Coiiera wipwaopon MOE «Bna4uuc»08McsiucWl IIPWCKOC13 LLC1II o6csIftrnu1 )(pckmnHarO onpamnnoro y paruwn JZC1TIJ HQb1O 6*nI4 COnCT .ZIripccrnposi sn6sipucro1u1crs1anIflM1 Hcnoii awrcJlbHbtll oprrn 11pauiesw 1&lt; wo QMflCTCHUIZH cYrHOCWrCs PWIHsllw BO11OCN3 pylCOuO)Wtllu TVKyI1ZCf1A1cJcrwo 13asna, rpc5youziix  o,o6pciiu. flpcccza1Jsh nparswiwi (flpemitcHr 13asnca) OЗLCCTBJUCTpytojiзrno TC{(y1LC11 itCtrCJlbHOCThПO U CO0ThITCTrMHr C flCflCT1ЯJICHHbM CM YCTI1ШM 1) flOJ1HuMu’smi, OfliiCHbiMiiopii co6pamsct rucwioHcpoi. 13 cocan flpwuiwr rixoiurr 3 ‘wiorci«i,ii I ipu njwss nu AICI « ssT4Iin5» OAC)psLwssнnz J1OTh*CHOCTH, 39 u Яojtss Jniw n O6paouas unipyrsix opranwusuiisz CTBHOM sausmincKaљnOliWuu JIIUTUIjc2srjj97gЎ3nucnpcirncHT ‘sisess npuswicnwi AlOE«I3rncaanx» OAO01365cwwCMomw l1sopsEiuwiswiiљ, 1974BpIIo flpcљnicsra, flpc;cirreiIsI1lAlBjca-EauKQAQ.BHuciIp1usrs siw np uicssmt AICI«3inca4aiii» CБO013tcnisconoMncccCcryniiv Ccprc1rc:ssia,iic, 19820i3tcwcvs&lt;o1soMnqCclcoClcTcM opraio ynpawcns BaISSCOM o6ccncwsaeT oneparl Crh npnsnmnо ynpatsnseeiiix peincmitl epcirnponwisic noJlIsoMo9IllI COM1ITCTat, Ko5ops1e s isorw pn6onIMn opraai aopiuiimiuiii jic TC1l1BOCU4 b’asia, T&lt;MHTmiIknnw ocyuwcusJinicn CUBiC JU3JlTCW1TOCTb 13 PMK13X flOJ5HOM$lld1 ycrwsoNie1sm1x Ilpaw micM. ii rspinrmirnor Kai&lt;ynpnnnciscwciie pCWCIUta TUK 11 CI11c;IBi1. 5ICflOCPCaVTBCHHO C I3UIIIIMC C i1lIIallCoI3шI1 OTLWICIUCWEDЗTbIQ ii iianpi&lt;Myiofl$HUI{OIWIC 1W )H1313HCШDOC COCTOiUIIIc Bascu. PCWCIIIUI, fli1HhiTbIC 119 KOMmre U dM1U1X ero KOMIМCICSIIWit, IIBJIJIIOTCSIЬGILJWrW1hIIhIMU ЎIJUT ITCI1WiHC14IlE BCCMII ЈOJ1IC1IQCiIIWM)E J1SIIWMU II riOJq3a3llCJlCHIUIMH Bauscn n orrr 6iITl IIJMCIICIIW TOJ1bKOWCHIICM flpanicisw Will 11pC3nZCHTa 13aHKclb ccropnniiiiijfl flCH1 OflCpUThbHylO pUGOiy P 1311111CC TIC1,1T S i&lt;OMwicпOw iCpCflhlTIlhrll KQMIITCT, MUJU.111 ICCIL1ITI1hIC101111 FUiW 110 K0SI0u1T11UIIOM 11 03l1lP0M $I)HCCy KOM11’lC’i1l no POTC C rIpOCpOltCIIHOfl UUJtoJns&lt;el:llocmso 1OpWiB11i1CK10 IIIjIU3IPICCKIIX J1IILL IcoMirrer IO 11JUlfl 1110 $lrnscca, 1COMHTCT 130 yrlpaIuscHnio ЎHIKIUIJUIOCTNO II TcxHoJior sCCiUi iccmiii’rer 134iyutaijm iCLL1i i fllix KOMIITCTOU T.IXOUIT fl11H3ITlIC pewcinifl 0 IlpCIl13CTaMC14liH/fl3MCHCH11l1 yciiuiisih scpejurro otaeJnnlMrpyrira 3aCMLUtIICULL L1,wiiiu JICUICJ1bIIOCTH TCXIIOJIOrII9CCICOrO 1COMUTcIU IIUJ1ISCПCU npiisiwnie 0flCUTl1b1iWX C1UCTllZi1 Ti 9UCTUTVXK0XT0flP1CC1&lt;0f1 CUI113ILU1H ripu paUpUGoike Ililil WIMC1ECFIIIII 6UHKOBCICHX flpOLi,ylC’ros1,KrnШLICB5IM oprao CIIC1CMM UulyrpClillcro 1CQflTOJ7fl I3TTTIKtl IIIJUICTCII CiiyicGa iiiiyrpeniicro scowrponn 0119 1Мcrpuessa 11COOTBCTCTBIIII C TpCGOU9HWSMU l10M I 1151515.0&lt; OKMCI ITOTI Яawca Pocerin H IIj)HS IWITIUMTI OP111lH3flWTfl C1ICICM5I Lilly rpessncroЎCO1ITTIOIUI A KPCLUITIIL.TX OpraHli3aUlUllc, yCTUUOITJICIAIUMP U farsicorici&lt;o1i flpnwrmcc.Kopiiep&lt;ri SIU1IVC 1111flflCfIHC U 1PIiSCC 0C11leCTUiU1e I 14I U COOT 11111 1 UHU C 3asco1so9IrTe1Il,w UOM PUCI1ITCKC)fl ‘РCJWPUWIII,pcryJntpyTow,ISM Ўle31’rClThllOCTb UKLWOHCHbIX OGILICCrLT H Pшesiis, YCTUtIOM IT BHTCl1H1IM1l ЎIflICMC15T&lt;3MI1 EUHKB,l1epHooIcpeinwe M11PCfl1UITHTI no ysiywennio CIICTCMbI KOpllOpaTlHIllOrO fl111U1C1(11T1 flCflCM9Tl1tUiC r COUCpWCS TCTTUJIUIHHI11011111111&lt;11 fl.111JICHIUI I1CK11M II II IUE1ISIJUI1I1UI0I TIOJ1IITHKII, C1ITIMCHT011 CTpWrCrIPTCCKOrQ flhl11llI10&amp;THLbI. MO1t1s j opnw a iiK01lT0i1T1 0LO1 LU.IlI0Jl1ICIl1li1 OWEQAIII.EX isnripiwwiiri11 BIZTIlTi 13aiiica  nilalioli MCpOllpIlwrlliI 110 10 pCUJIII3ULUUI. paCKpwrnUIi1«h)opMawIn 11 UpyrliX Tiny 1 1114II TI1C IIOPM11 11111151.0&lt; nOICyMClITOB.13" style="width:559.5pt;height:11in;visibility:visible">
            <v:imagedata r:id="rId26"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20" o:spid="_x0000_i1046" type="#_x0000_t75" alt="Автоматически созданный замещающий текст: OP1L1MAAbHbI1 AYA4TOP13 COOT)cTCTSfl3 C ‘icncpaJaHt)ПM 3K0OM «00 KWI0flCHX OGLLWCI UUX» &amp;IHK flWUTCKUCT juvi c)KcrouHofI npocpic nopiuiciiw zwcroacpiiocrп alIcono1 (Gyxra pcicoi) tr  rwc  LW1 opa’ IIC CD3HHOO 31MIItC ncmu.i iiTCCCMI1 C 1411M iini cro LuloHepaMil. Ayjurrop tawci iercuwo &gt;FBCKCTCJI o6wIlM coGpaImM acioncpoe. floYfl,TaTaM flOB0flHM poupo1 tumcy flhUUWWl QT14CTCTII1OIHCC  3rnUIRYICHWC 11 I Ici14JIHCTCSI LI ICfl9CCTBCcpnutou ic rozzoooMy oGwciy coOpamno aIcwoucpon,0JIwIaniLui cмy)urropoM Imm1 rcs 3a«pbrroc aiwnoicpioc oGIIccrI1o «AyuITopc1c 4tipa «YNIWCpC-AyJLHI»(OCHШI»Iorl CI icrp.miioumмi 14OMC mrurc (0P113) 10302000164)J1m riponcоenwi o65T3aTcimHora ayirra roJo11o1 011CThocT14  201 I rou no cTaIuapra’I MCLTO Eamc aiuiorrn oroopз O6wccmo c orpawPlcHHoll oIIIcrcrncHHocmIo «Dpncr  SIiw» (oCIaomIo1 pvrF1зWowIoHIIl1l I4QMC ‘ciiucu (0P113)02010 7420).CBEAEHM 0 CO8AOAEHk1kI (OAEKCA KOPfl0PAThBHOO YflPABAEH15B ClIcICfl pu6ot E[UI1( CJ1CJLCT pCJCШMC )WWIIIM poccthc1coro «1ocicca copnopmHora noaw*duwl», flpITlILiJlnbt,COOUCTCThIУUWC piaicinM K0CICa  110 fl1ITCflHflX 10KMCHTL1 PWYJ11IPYI0LU11 ACITCJ1iiI0CTh OpranOBnpaBJIeIIItI 1u1 1IL1:Ye ran 6uinaiI1uJI0)«Ciii o6 05LLM Cш0paiinii IKLWOIECOfl F;1I11o;Uoiioectiiз 0 Concrc iinpcwropoi ЯaIncu[Iooccnnc 0 flpll3JlCHIIмt 1ariica• floJloNccnLIc 0 PcBIr314oulIoli KOMIICC1III 13flH(ORWTIOJ1HCHIIC &amp;tIIKOM 0CIl0III1lIX r10110)1(eHHtl ICocca uaitpwuivuo HO CO3IUIHIIC MaIcnMw11rIofl npo3paHtoc1sz 11CJCI1L1 6143HeC0 ciGiuoncinic CTOHJ1OT0IJ paClCpI.1T1U1 BIIШOPMZIU1III, YCtO1{OUJICUIIWX 3UK0H0J1OTCJ11CTHoM 11 rpC6000HWTMII CШPCSEAEHk1 0 CAEAKAX C 3AWHTEPECOBAHKOCTbIO132011 roity C0flCLUCfl0 23 CcJ1K1I 110 06B1I0 CMM 2 088 MtII py6, 1(0T0bIC Я COOThCTCTDHII C ICflCpiJ1M1MM K0N0M06 OKWIOHcInIx 0II1CCrAOX», flpfllHE1IOICI1 CJC;1IqMIJ, B COBWCHI114 Rarnpx liMCCTCI J4HHTVpCCOI3OHHOCm. CynLccTnci*uIcyCJIOI3III 301c2110*lCII1I1,IX BUIIICOM CAC101C C BflIUepeC0naT1TIoCTh10 HC OrJIIILIBJIIICh OT ycJ1o1iH1 WIUJJ0U111HNX 3OKJIIOI1iCMhIX LOHKOMCReJ1OK. floiipo6ta 1IJU10PMOUII$1 0 CflCJ1iCuC UC1Cb1T11 B cwcKrљapriu1wlhIx orwrax 1uIIco no UCHHbIM GyMaraM, ICOTOphПflB TeHTpaJI1HUi 6011K, 0 T1UCNCC JUl51 HHII)opMaponanHsI 11ICU14O11CO11 Ii kIIITICCTOpOB O3MCLW1CTC$I 110 caflre $arnca,&amp; CeTh O6CAy1CWS0M1i KAHHTOBAШrIOAHWreA6H6Ie OI4Cb Bw1cш B KHPOBe.xIflaiTMenoBanaicЎjjjjj.nJ1eliee,JL5jMcn433_Ketpoa «Arrc1»2coe9FEbr34«Jlcncc»«J1rniracoro»6jij a1«G1aJIaMaI«HaYnwni»7S!10«H000LI51 I CIC11i»IL1-HbIfl»«CcWHoaCKII1»JB,0KTJ16bCKI1TcoEa55jШfl,flJ1eIlc73134«YAwr000Kawm»S«Y AIITC51»16«ttCIITp ICPCIZFITOIHIH1I51»17 S11LNIbIfl ICpon JL DHrCJIIJCOb 21. 41&lt;npon, J1. 13з,poncicoro. i 10218 «1Oro-3anoJUlIw1»14" style="width:559.5pt;height:11in;visibility:visible">
            <v:imagedata r:id="rId27"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19" o:spid="_x0000_i1047" type="#_x0000_t75" alt="Автоматически созданный замещающий текст: AQnШAHWreAbHbIe OCb 5QHK0 s K4poBcKo o6AacmIEenaXoiyniina13rcccr1ХJh1L3KiipoЯo’nwc.4(ipouo-’kincuз Kapona,  85_&lt;npcn ciciifl67Opiiљicxi1iSCioGwtcoi9CacuouccrIKnpccn o6nicm, 13 iccow wdHfl ptdloa, r, CacHoulc.L, y, Tpyjjotii* pepr,2I0jy lIT11! J2љi I  O6JmCTb rоrr НOps, ynJ1wwa,z.2WAHAb 5aiiica  MocKeeYLL...ItMHOLamCjjOncKIIlAHTeAbHbШQHGb EJHKO B klQWKap.OAeOnpaiоom ufl OicLi Jc11ccHfl t3»CTpOTeIHI i aait 6OHKO HO 2012 roA:cTp1МHI icm na 2032 ro*:- naxo wa na miccTncnno HШDbIfl ypouvi — ypoacm cTaGIubu)rc yimupcarnnoro {manconoro iincTmyia0 YP0HP1CW   TIppHTOpUaJIbHOrO 0LIW[U PIHWflC HHG8aWIШI1i 1 Ct1TOJ1OrHfl- ITOBbIWCHHI pWH01E0(1 CTOIIMOCTILOcnonriwc jui’m, coropc 6anic tor&gt;iccn pniwrr jwst ycncwnoli paiin:mwin crpaicricнciic wc nt1pOfHOll1l.IX Q5bCMHbP 11 )1C1M{MX fl013aTJ1C1l) Pacwiipnm reorpt)1uo cjjnt їhiwcca ia ccT pacwnpcI1H flHCTCThl1 u iporcco1 o6iiairw nojta na iHOKIlepMcKoro 1Cpai ii Pecnyc3uiicw Mapu1 2) Coxpannm w paмurnai  ornowcmui c icopropwniinwu ici ram cranrn wx cocopoa Z)KOHOMIIICII.3) CKoirucHWipoaamc1I na PU8OTc  KJ1HCHTaMH, icoopwa oruocwrei ic icaropim woro 8wrncca a iii pa6orr cpoIiLmhlM CMCHTOM KIHtCHT0B Яjar roro n onoxincnnc i ii uwnca riponywra cc[opMaporaTh ccpnncriyio tozwii iiKObH lIOtLK1 0H1TC npMc»KcmIa.4) Hapauuuiam o1жMhI onepad Ha 4HNaHcoa1x i 4oiiiorn.i,c prnicax5) 06 riciim rconicypcwrma pwlMylwicma B cxiciyoiiuic o6iiacrac:• CTCOpQCTh H Ha1CTh0 PHI[W1Ifl 6nuicc-pcwcnafl‘ ynpaanrnnic oi owe mina c iciiiieirai n Ha CCThШM ПcJlnclrrзKoro ccprмiica‘ IciICCTBO nCpCOHDJIa6) IIpo)oJatcI1rb wlanoMcpnyTo pa6ory no IIOtH.IWCIUIIO 4WrHBHOCFH yrip fl01Pl pncican ii panunwo cnceniiflyrpcinicro ICOHTPOJTLPuuieiuie wjwi, flPW1YCMOTCHBblX CrpaTrI1Cf1, n03rIWHT Banicy riotnesr 1HXI1UICHM0CTh 01 0JjW1bHblX flCT0HflIC0u11OX0U1, It ICaK CJteiC1nI1C YIIV3TII8IITh K1fltlTJ1H3L11lIO Gamca,15" style="width:559.5pt;height:11in;visibility:visible">
            <v:imagedata r:id="rId28"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18" o:spid="_x0000_i1048" type="#_x0000_t75" style="width:559.5pt;height:11in;visibility:visible">
            <v:imagedata r:id="rId29"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17" o:spid="_x0000_i1049" type="#_x0000_t75" style="width:559.5pt;height:11in;visibility:visible">
            <v:imagedata r:id="rId30"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16" o:spid="_x0000_i1050" type="#_x0000_t75" style="width:559.5pt;height:11in;visibility:visible">
            <v:imagedata r:id="rId31"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15" o:spid="_x0000_i1051" type="#_x0000_t75" style="width:559.5pt;height:11in;visibility:visible">
            <v:imagedata r:id="rId32"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14" o:spid="_x0000_i1052" type="#_x0000_t75" style="width:559.5pt;height:11in;visibility:visible">
            <v:imagedata r:id="rId33"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13" o:spid="_x0000_i1053" type="#_x0000_t75" style="width:559.5pt;height:11in;visibility:visible">
            <v:imagedata r:id="rId34"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12" o:spid="_x0000_i1054" type="#_x0000_t75" style="width:559.5pt;height:11in;visibility:visible">
            <v:imagedata r:id="rId35"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11" o:spid="_x0000_i1055" type="#_x0000_t75" style="width:559.5pt;height:11in;visibility:visible">
            <v:imagedata r:id="rId36"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10" o:spid="_x0000_i1056" type="#_x0000_t75" style="width:559.5pt;height:11in;visibility:visible">
            <v:imagedata r:id="rId37"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9" o:spid="_x0000_i1057" type="#_x0000_t75" style="width:559.5pt;height:11in;visibility:visible">
            <v:imagedata r:id="rId38"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8" o:spid="_x0000_i1058" type="#_x0000_t75" style="width:559.5pt;height:11in;visibility:visible">
            <v:imagedata r:id="rId39"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7" o:spid="_x0000_i1059" type="#_x0000_t75" style="width:559.5pt;height:11in;visibility:visible">
            <v:imagedata r:id="rId40"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6" o:spid="_x0000_i1060" type="#_x0000_t75" style="width:559.5pt;height:11in;visibility:visible">
            <v:imagedata r:id="rId41"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5" o:spid="_x0000_i1061" type="#_x0000_t75" style="width:559.5pt;height:11in;visibility:visible">
            <v:imagedata r:id="rId42"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4" o:spid="_x0000_i1062" type="#_x0000_t75" style="width:559.5pt;height:11in;visibility:visible">
            <v:imagedata r:id="rId43" o:title=""/>
          </v:shape>
        </w:pict>
      </w:r>
    </w:p>
    <w:p w:rsidR="00E637C7" w:rsidRDefault="00E637C7" w:rsidP="00F73B35">
      <w:pPr>
        <w:pStyle w:val="NormalWeb"/>
        <w:spacing w:before="0" w:beforeAutospacing="0" w:after="0" w:afterAutospacing="0"/>
      </w:pPr>
      <w:r>
        <w:t> </w:t>
      </w:r>
    </w:p>
    <w:p w:rsidR="00E637C7" w:rsidRDefault="00E637C7" w:rsidP="00F73B35">
      <w:r>
        <w:rPr>
          <w:noProof/>
        </w:rPr>
        <w:pict>
          <v:shape id="Рисунок 3" o:spid="_x0000_i1063" type="#_x0000_t75" style="width:559.5pt;height:11in;visibility:visible">
            <v:imagedata r:id="rId44" o:title=""/>
          </v:shape>
        </w:pict>
      </w:r>
    </w:p>
    <w:p w:rsidR="00E637C7" w:rsidRDefault="00E637C7" w:rsidP="00F73B35">
      <w:pPr>
        <w:pStyle w:val="NormalWeb"/>
        <w:spacing w:before="0" w:beforeAutospacing="0" w:after="0" w:afterAutospacing="0"/>
      </w:pPr>
      <w:r>
        <w:t> </w:t>
      </w:r>
    </w:p>
    <w:p w:rsidR="00E637C7" w:rsidRDefault="00E637C7" w:rsidP="00F73B35">
      <w:pPr>
        <w:rPr>
          <w:lang w:val="en-US"/>
        </w:rPr>
      </w:pPr>
      <w:r>
        <w:rPr>
          <w:noProof/>
        </w:rPr>
        <w:pict>
          <v:shape id="Рисунок 2" o:spid="_x0000_i1064" type="#_x0000_t75" style="width:559.5pt;height:11in;visibility:visible">
            <v:imagedata r:id="rId45" o:title=""/>
          </v:shape>
        </w:pict>
      </w:r>
    </w:p>
    <w:p w:rsidR="00E637C7" w:rsidRDefault="00E637C7" w:rsidP="00F73B35"/>
    <w:p w:rsidR="00E637C7" w:rsidRPr="00431C96" w:rsidRDefault="00E637C7" w:rsidP="00F73B35">
      <w:r>
        <w:rPr>
          <w:noProof/>
        </w:rPr>
        <w:pict>
          <v:shape id="Рисунок 1" o:spid="_x0000_i1065" type="#_x0000_t75" style="width:542.25pt;height:766.5pt;visibility:visible">
            <v:imagedata r:id="rId46" o:title=""/>
          </v:shape>
        </w:pict>
      </w:r>
    </w:p>
    <w:p w:rsidR="00E637C7" w:rsidRDefault="00E637C7" w:rsidP="00B4297B">
      <w:r>
        <w:rPr>
          <w:noProof/>
        </w:rPr>
        <w:pict>
          <v:shape id="Рисунок 63" o:spid="_x0000_i1066" type="#_x0000_t75" alt="Автоматически созданный замещающий текст: C.—uLr—rr:F,-r-rto‚cN-,—t0Рa6Oзr-N‘-r-aqc Nr.j *ш« -   D — q   OOONc  — 0  q— 0 % r %7 D—  њ , 00t’4 —owt oP- F- r«.-o i    OI I I F  1HH  H,,r4 *4._ —QzOc0000000 0OON— , ‚ 8  c  cio N OOg—  OOzIo=x00Scoo tz  ‘gr%.0ad.)—— 0 O- —1!iiilniiЗ%0* —Q , —r  a a a aa t c60a000 0CCadooooga0 an co0a0rOa r-o їfl tQ 4 aN——Q)O4Шtn a 0 fш Q— aaea4D0e%IcQ044U,!!Zta14fr.rr---r-U,r4aa07IaII:HCft.-8aN5wNSNI1%00N,‘5 J  0 C Q m    U  U C,,    saa a aa-a a:  aХo 0 QQmQз,Q 0,  wU hII hIflIIHhIjo   a0 a0 C:љ  C C CC W0C W CCзWC B ! o qo‚CC C:i%;o.o‚шCC15o Ў0El8 8‘:0CIzCVU:CCi;; CW Ct°3,Caaa00 0CC CCC00C CC C0U:CCU: U:C CC CCCCCCC1iICCCC oC CCCCUi0,45U:CC2gC000U: CCCC5C CC  C&amp; aa0CSCCo C,CNCCIN (0 f. SiII" style="width:559.5pt;height:11in;visibility:visible">
            <v:imagedata r:id="rId47"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62" o:spid="_x0000_i1067" type="#_x0000_t75" alt="Автоматически созданный замещающий текст: ЗT’’— — — — — TI ITT IIl4— _I_    -I_I_i_I_I_o oic o T’°I°— — — — — — — — — — .- —— — _ _ _ — — _ _ _ — _— — — e — —4- 4_ 4-4-4-4-4-4- —4-——uIu uH U.kU H4- 4-— 4-—— _ 4-— 4-———IHHHH" style="width:559.5pt;height:11in;visibility:visible">
            <v:imagedata r:id="rId48"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61" o:spid="_x0000_i1068" type="#_x0000_t75" alt="Автоматически созданный замещающий текст: QN-- -ggu.--.-r%-њsr-rINt4tA tS 0 0з•4.40 0a) 0ttJr.jS   S • OOOOOrr4rrS •    :Na)oaootc’4t44cr- . .OOt’4J, , :oooNc4-—- —, ,0—— —њrq — —— —њ њq c?— ‚—њ њ- n— Q — t—t— 1— њ њ њ ..- —  c’ —   — 9.  —OOooOoG0000000eoooooor — 0 Q. . 0NCCN0 0Q - r4%4— —ш 4 4,-— —. ,‘4 ,- њ— —, *,- —— —w— —I10L—4J—0.-a‘;-  0a n4—rJr -Щ    Co    cњР a a — —0OQ0vNb‘r —00  Ln n ro o o— n c,op —oo r a—oNњ њ њ.._ њ., r pњ њ- tqњ-њF.._  -њ њ њr r- - -њ њ њњHUHH— — —њ њ њei iњ.- — —њr  —.— — —њ њ, ri, .— —« w .- — — —1 P fl fl•Lu— —— —— —— —- a c4 -— — —— — 0 -— —— —— ——— —aoaQaзccooooor1cN0N0—NNNt.J4- -—— —- —— —— *_— —————њ—0 00 00  0a— Ne,flNЗ  oroq— owqo,з,    r- — — Р 4- t  з%fl’t 4- N0Т4OtDth   N — r  0 a  .   ‘, ——,-  ro 0— 1— — —UHUbI HUIU. -  - - ‚. — — — — — — — — — — — —N N N N N N         N   — њ њ њ њ — — — — — — — — — w —  r) »m_f  Ђ:: z_  - VilipUll “tJjgz  z    cIM a9Ih  -w$- I ш   g- c3  0  c •:  -   a    it   :  C di#ptIмlluIp  0 r- Q  D , IQ  L)L)mq =  j e       H   oQor:;r::зrg p pb3‘ 1 flaI !  iz 1:Ew:0   haat1bi5?,uIlїIwJwљaI1II°°GIOICQ— N, , ,.“ ,“ ,“ ,“, ,“T,,‘‘, ,tr, .‘,‘ ,_- Sfl fl— ,_ —fl fl fl— — — —fl— ——— —W— —— ——" style="width:559.5pt;height:11in;visibility:visible">
            <v:imagedata r:id="rId49"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60" o:spid="_x0000_i1069" type="#_x0000_t75" alt="Автоматически созданный замещающий текст: HuUUUг,-19q  w —   (N_r—%%—ooQrt,4— —0000‚N00%њot4— 00oe— —. —O— —N3ONN— fOaaJJ— — —o.  OONoOoc’44oC’4.— ..ooC—O—oN:0t%J—oooOoO—aCr.r-УOOOO%ccOc—0j4.—coOOc).- —cj4- — —Oi—— —ooCOOa.—c0—aШQa‘nCљљc oљљ0 0U0ЉU0 0 aJљo ao  o or%%JJJHjo oo oo oaJ8d a ЉoaoНЉa a oa a aa c44ЉЉd o! — ——r% — —— N NcC њ *e’ C% 0 — r’ e o0 N .. — D-њFљNg0- -њ w- ‘cir -g 0 0— ——r Na 0 0— e w%4 N«,0- - 4w*t  0  a-%4 N—i )g— —  - i_ ._ . ,_ ,_ — — — — — —  — I   . ,  , ЎN r  e4 N  N 4J  c c’   N  С     c.—   — - - - , r  — —   — —  — —  .•,љ r.     ri  . .  4         _, r    .j     NN   c’o o o o o a a a   o  c o c e a o ar — — —r o  d- r — — i’шQ««o*jgi ,С jt%c*—,,a,.--?,ngg:N- nggroi8oeqgnNE— —Oe aH0— — —O O N 4 ‘4, ,u!c.-%4њIIIo4 — —o oe њ њ њU— —o coC4њ њIH— —O toe HUQ ...  n   n   *IIHUIHUHIHHUo o o a a ooo— — — — — — — — — — — — њ  њ v њ — — — —  to r r O O 0      њ O     u (4 r4    ‘4 r t    4  c%J M    c c , r  , ,-. , , . a % .- - rd— — c 4, , ..Ha— —зc,« њUњU.-њUIa at_!d‘,o;oootuuiLII‘IgpЎfj§IJ§§; il м i1 m0 1 4;4: љ    m 9    —J  LUhb t Iv*њ !I!  L    I 1 aill;UI*uI(IihЉ11I IIIii!!!!" style="width:559.5pt;height:11in;visibility:visible">
            <v:imagedata r:id="rId50"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59" o:spid="_x0000_i1070" type="#_x0000_t75" style="width:559.5pt;height:11in;visibility:visible">
            <v:imagedata r:id="rId51"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58" o:spid="_x0000_i1071" type="#_x0000_t75" style="width:559.5pt;height:11in;visibility:visible">
            <v:imagedata r:id="rId52"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57" o:spid="_x0000_i1072" type="#_x0000_t75" style="width:559.5pt;height:11in;visibility:visible">
            <v:imagedata r:id="rId53"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56" o:spid="_x0000_i1073" type="#_x0000_t75" style="width:559.5pt;height:11in;visibility:visible">
            <v:imagedata r:id="rId54"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55" o:spid="_x0000_i1074" type="#_x0000_t75" style="width:559.5pt;height:11in;visibility:visible">
            <v:imagedata r:id="rId55"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54" o:spid="_x0000_i1075" type="#_x0000_t75" style="width:559.5pt;height:11in;visibility:visible">
            <v:imagedata r:id="rId56"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53" o:spid="_x0000_i1076" type="#_x0000_t75" style="width:559.5pt;height:11in;visibility:visible">
            <v:imagedata r:id="rId57"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52" o:spid="_x0000_i1077" type="#_x0000_t75" style="width:559.5pt;height:11in;visibility:visible">
            <v:imagedata r:id="rId58"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51" o:spid="_x0000_i1078" type="#_x0000_t75" style="width:559.5pt;height:11in;visibility:visible">
            <v:imagedata r:id="rId59"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50" o:spid="_x0000_i1079" type="#_x0000_t75" style="width:559.5pt;height:11in;visibility:visible">
            <v:imagedata r:id="rId60"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49" o:spid="_x0000_i1080" type="#_x0000_t75" style="width:559.5pt;height:11in;visibility:visible">
            <v:imagedata r:id="rId61"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48" o:spid="_x0000_i1081" type="#_x0000_t75" style="width:559.5pt;height:11in;visibility:visible">
            <v:imagedata r:id="rId62"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47" o:spid="_x0000_i1082" type="#_x0000_t75" style="width:559.5pt;height:11in;visibility:visible">
            <v:imagedata r:id="rId63"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46" o:spid="_x0000_i1083" type="#_x0000_t75" style="width:559.5pt;height:11in;visibility:visible">
            <v:imagedata r:id="rId64"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45" o:spid="_x0000_i1084" type="#_x0000_t75" style="width:559.5pt;height:11in;visibility:visible">
            <v:imagedata r:id="rId65"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44" o:spid="_x0000_i1085" type="#_x0000_t75" style="width:559.5pt;height:11in;visibility:visible">
            <v:imagedata r:id="rId66" o:title=""/>
          </v:shape>
        </w:pict>
      </w:r>
    </w:p>
    <w:p w:rsidR="00E637C7" w:rsidRDefault="00E637C7" w:rsidP="00B4297B">
      <w:pPr>
        <w:pStyle w:val="NormalWeb"/>
        <w:spacing w:before="0" w:beforeAutospacing="0" w:after="0" w:afterAutospacing="0"/>
      </w:pPr>
      <w:r>
        <w:t> </w:t>
      </w:r>
    </w:p>
    <w:p w:rsidR="00E637C7" w:rsidRDefault="00E637C7" w:rsidP="00B4297B">
      <w:r>
        <w:rPr>
          <w:noProof/>
        </w:rPr>
        <w:pict>
          <v:shape id="Рисунок 43" o:spid="_x0000_i1086" type="#_x0000_t75" style="width:559.5pt;height:11in;visibility:visible">
            <v:imagedata r:id="rId67" o:title=""/>
          </v:shape>
        </w:pict>
      </w:r>
    </w:p>
    <w:p w:rsidR="00E637C7" w:rsidRDefault="00E637C7" w:rsidP="00B4297B">
      <w:pPr>
        <w:pStyle w:val="NormalWeb"/>
        <w:spacing w:before="0" w:beforeAutospacing="0" w:after="0" w:afterAutospacing="0"/>
      </w:pPr>
      <w:r>
        <w:t> </w:t>
      </w:r>
    </w:p>
    <w:p w:rsidR="00E637C7" w:rsidRPr="00F73B35" w:rsidRDefault="00E637C7" w:rsidP="00B4297B">
      <w:pPr>
        <w:rPr>
          <w:lang w:val="en-US"/>
        </w:rPr>
      </w:pPr>
      <w:r>
        <w:rPr>
          <w:noProof/>
        </w:rPr>
        <w:pict>
          <v:shape id="Рисунок 42" o:spid="_x0000_i1087" type="#_x0000_t75" style="width:559.5pt;height:11in;visibility:visible">
            <v:imagedata r:id="rId68" o:title=""/>
          </v:shape>
        </w:pict>
      </w:r>
    </w:p>
    <w:sectPr w:rsidR="00E637C7" w:rsidRPr="00F73B35" w:rsidSect="000C7CD6">
      <w:headerReference w:type="default" r:id="rId69"/>
      <w:footerReference w:type="even" r:id="rId70"/>
      <w:footerReference w:type="default" r:id="rId71"/>
      <w:pgSz w:w="11906" w:h="16838"/>
      <w:pgMar w:top="-170" w:right="567" w:bottom="284" w:left="284" w:header="709" w:footer="0" w:gutter="0"/>
      <w:pgNumType w:start="10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37C7" w:rsidRDefault="00E637C7" w:rsidP="0012508A">
      <w:r>
        <w:separator/>
      </w:r>
    </w:p>
  </w:endnote>
  <w:endnote w:type="continuationSeparator" w:id="0">
    <w:p w:rsidR="00E637C7" w:rsidRDefault="00E637C7" w:rsidP="0012508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37C7" w:rsidRDefault="00E637C7" w:rsidP="00EA20A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637C7" w:rsidRDefault="00E637C7" w:rsidP="000C7CD6">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37C7" w:rsidRDefault="00E637C7" w:rsidP="00EA20A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100</w:t>
    </w:r>
    <w:r>
      <w:rPr>
        <w:rStyle w:val="PageNumber"/>
      </w:rPr>
      <w:fldChar w:fldCharType="end"/>
    </w:r>
  </w:p>
  <w:p w:rsidR="00E637C7" w:rsidRDefault="00E637C7" w:rsidP="000C7CD6">
    <w:pPr>
      <w:pStyle w:val="Footer"/>
      <w:ind w:right="360"/>
      <w:jc w:val="right"/>
    </w:pPr>
  </w:p>
  <w:p w:rsidR="00E637C7" w:rsidRDefault="00E637C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37C7" w:rsidRDefault="00E637C7" w:rsidP="0012508A">
      <w:r>
        <w:separator/>
      </w:r>
    </w:p>
  </w:footnote>
  <w:footnote w:type="continuationSeparator" w:id="0">
    <w:p w:rsidR="00E637C7" w:rsidRDefault="00E637C7" w:rsidP="0012508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37C7" w:rsidRDefault="00E637C7">
    <w:pPr>
      <w:pStyle w:val="Header"/>
      <w:rPr>
        <w:lang w:val="en-US"/>
      </w:rPr>
    </w:pPr>
  </w:p>
  <w:p w:rsidR="00E637C7" w:rsidRDefault="00E637C7">
    <w:pPr>
      <w:pStyle w:val="Header"/>
      <w:rPr>
        <w:lang w:val="en-US"/>
      </w:rPr>
    </w:pPr>
  </w:p>
  <w:p w:rsidR="00E637C7" w:rsidRDefault="00E637C7">
    <w:pPr>
      <w:pStyle w:val="Header"/>
      <w:rPr>
        <w:lang w:val="en-US"/>
      </w:rPr>
    </w:pPr>
  </w:p>
  <w:p w:rsidR="00E637C7" w:rsidRPr="0012508A" w:rsidRDefault="00E637C7">
    <w:pPr>
      <w:pStyle w:val="Header"/>
      <w:rPr>
        <w:lang w:val="en-US"/>
      </w:rPr>
    </w:pPr>
  </w:p>
  <w:p w:rsidR="00E637C7" w:rsidRDefault="00E637C7">
    <w:pPr>
      <w:rPr>
        <w:lang w:val="en-US"/>
      </w:rPr>
    </w:pPr>
  </w:p>
  <w:p w:rsidR="00E637C7" w:rsidRPr="0012508A" w:rsidRDefault="00E637C7">
    <w:pPr>
      <w:rPr>
        <w:lang w:val="en-US"/>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characterSpacingControl w:val="doNotCompress"/>
  <w:doNotValidateAgainstSchema/>
  <w:doNotDemarcateInvalidXml/>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73B35"/>
    <w:rsid w:val="000003FF"/>
    <w:rsid w:val="00002481"/>
    <w:rsid w:val="00003536"/>
    <w:rsid w:val="00003976"/>
    <w:rsid w:val="00003A56"/>
    <w:rsid w:val="00004E26"/>
    <w:rsid w:val="00004E61"/>
    <w:rsid w:val="000050F3"/>
    <w:rsid w:val="000057DA"/>
    <w:rsid w:val="0000592F"/>
    <w:rsid w:val="00006BB6"/>
    <w:rsid w:val="00007C0B"/>
    <w:rsid w:val="00007F83"/>
    <w:rsid w:val="00011FB9"/>
    <w:rsid w:val="0001325D"/>
    <w:rsid w:val="000132C8"/>
    <w:rsid w:val="0001580F"/>
    <w:rsid w:val="0001598E"/>
    <w:rsid w:val="000163BC"/>
    <w:rsid w:val="00017D1C"/>
    <w:rsid w:val="00020021"/>
    <w:rsid w:val="000232C2"/>
    <w:rsid w:val="00024001"/>
    <w:rsid w:val="0002441C"/>
    <w:rsid w:val="00031141"/>
    <w:rsid w:val="00031ACB"/>
    <w:rsid w:val="00031EE4"/>
    <w:rsid w:val="000361F0"/>
    <w:rsid w:val="00036D27"/>
    <w:rsid w:val="000433D8"/>
    <w:rsid w:val="000434E3"/>
    <w:rsid w:val="00043A19"/>
    <w:rsid w:val="000443F0"/>
    <w:rsid w:val="000448BD"/>
    <w:rsid w:val="0004739D"/>
    <w:rsid w:val="00050D0D"/>
    <w:rsid w:val="00052D71"/>
    <w:rsid w:val="000531EC"/>
    <w:rsid w:val="00053F4F"/>
    <w:rsid w:val="000557A4"/>
    <w:rsid w:val="00055C0A"/>
    <w:rsid w:val="000572D7"/>
    <w:rsid w:val="00060C65"/>
    <w:rsid w:val="000621E5"/>
    <w:rsid w:val="00062E64"/>
    <w:rsid w:val="00066E56"/>
    <w:rsid w:val="00067429"/>
    <w:rsid w:val="00067F98"/>
    <w:rsid w:val="000708EA"/>
    <w:rsid w:val="00071ADE"/>
    <w:rsid w:val="00075A09"/>
    <w:rsid w:val="00077F07"/>
    <w:rsid w:val="0008020B"/>
    <w:rsid w:val="000802B0"/>
    <w:rsid w:val="00080D27"/>
    <w:rsid w:val="00083E33"/>
    <w:rsid w:val="00084CD6"/>
    <w:rsid w:val="00087A3E"/>
    <w:rsid w:val="00087FFE"/>
    <w:rsid w:val="0009038E"/>
    <w:rsid w:val="000904AB"/>
    <w:rsid w:val="000905D0"/>
    <w:rsid w:val="00091070"/>
    <w:rsid w:val="00091326"/>
    <w:rsid w:val="00091DD9"/>
    <w:rsid w:val="0009255D"/>
    <w:rsid w:val="00093DC8"/>
    <w:rsid w:val="00094F05"/>
    <w:rsid w:val="000967BD"/>
    <w:rsid w:val="000977F1"/>
    <w:rsid w:val="00097915"/>
    <w:rsid w:val="000A492D"/>
    <w:rsid w:val="000A5E26"/>
    <w:rsid w:val="000A5EA2"/>
    <w:rsid w:val="000A70D5"/>
    <w:rsid w:val="000A7A8E"/>
    <w:rsid w:val="000A7F4D"/>
    <w:rsid w:val="000B0F45"/>
    <w:rsid w:val="000B12FF"/>
    <w:rsid w:val="000B332F"/>
    <w:rsid w:val="000B3AD3"/>
    <w:rsid w:val="000B42B2"/>
    <w:rsid w:val="000B4575"/>
    <w:rsid w:val="000B7D2E"/>
    <w:rsid w:val="000C0165"/>
    <w:rsid w:val="000C132F"/>
    <w:rsid w:val="000C200C"/>
    <w:rsid w:val="000C2ECB"/>
    <w:rsid w:val="000C5785"/>
    <w:rsid w:val="000C637C"/>
    <w:rsid w:val="000C6BE0"/>
    <w:rsid w:val="000C7176"/>
    <w:rsid w:val="000C7AB2"/>
    <w:rsid w:val="000C7CD6"/>
    <w:rsid w:val="000D0AB5"/>
    <w:rsid w:val="000D0CD7"/>
    <w:rsid w:val="000D36C1"/>
    <w:rsid w:val="000D3F0C"/>
    <w:rsid w:val="000D40D6"/>
    <w:rsid w:val="000D425E"/>
    <w:rsid w:val="000D4FB9"/>
    <w:rsid w:val="000D5ACA"/>
    <w:rsid w:val="000D61AE"/>
    <w:rsid w:val="000E39A6"/>
    <w:rsid w:val="000E3CD9"/>
    <w:rsid w:val="000E60D7"/>
    <w:rsid w:val="000E7F28"/>
    <w:rsid w:val="000F2BD8"/>
    <w:rsid w:val="000F2C07"/>
    <w:rsid w:val="000F342B"/>
    <w:rsid w:val="000F3CC4"/>
    <w:rsid w:val="000F3E37"/>
    <w:rsid w:val="000F74A2"/>
    <w:rsid w:val="00101F07"/>
    <w:rsid w:val="001031D1"/>
    <w:rsid w:val="001034D4"/>
    <w:rsid w:val="0010513A"/>
    <w:rsid w:val="001065E0"/>
    <w:rsid w:val="00106CAD"/>
    <w:rsid w:val="0010762A"/>
    <w:rsid w:val="00107852"/>
    <w:rsid w:val="00110CE2"/>
    <w:rsid w:val="00111D5C"/>
    <w:rsid w:val="00113B15"/>
    <w:rsid w:val="0011401A"/>
    <w:rsid w:val="00116BCA"/>
    <w:rsid w:val="001209EF"/>
    <w:rsid w:val="0012338A"/>
    <w:rsid w:val="00124B90"/>
    <w:rsid w:val="0012508A"/>
    <w:rsid w:val="001264AF"/>
    <w:rsid w:val="00126BA8"/>
    <w:rsid w:val="00127BEF"/>
    <w:rsid w:val="00130199"/>
    <w:rsid w:val="001307D5"/>
    <w:rsid w:val="001311CA"/>
    <w:rsid w:val="00131918"/>
    <w:rsid w:val="00131D65"/>
    <w:rsid w:val="00131FC2"/>
    <w:rsid w:val="00134358"/>
    <w:rsid w:val="0013497A"/>
    <w:rsid w:val="00135FB8"/>
    <w:rsid w:val="00137400"/>
    <w:rsid w:val="00137E50"/>
    <w:rsid w:val="00140553"/>
    <w:rsid w:val="001415EB"/>
    <w:rsid w:val="001416FA"/>
    <w:rsid w:val="00141DD0"/>
    <w:rsid w:val="001428BB"/>
    <w:rsid w:val="00146DBC"/>
    <w:rsid w:val="00150E64"/>
    <w:rsid w:val="00153313"/>
    <w:rsid w:val="0015351F"/>
    <w:rsid w:val="00153E5B"/>
    <w:rsid w:val="001548A7"/>
    <w:rsid w:val="00154F28"/>
    <w:rsid w:val="00160116"/>
    <w:rsid w:val="00162AE2"/>
    <w:rsid w:val="00163C19"/>
    <w:rsid w:val="00164932"/>
    <w:rsid w:val="00170173"/>
    <w:rsid w:val="001705A9"/>
    <w:rsid w:val="00171606"/>
    <w:rsid w:val="00173F78"/>
    <w:rsid w:val="00175353"/>
    <w:rsid w:val="001755BD"/>
    <w:rsid w:val="00177167"/>
    <w:rsid w:val="001774C1"/>
    <w:rsid w:val="00181419"/>
    <w:rsid w:val="00181E15"/>
    <w:rsid w:val="001825BD"/>
    <w:rsid w:val="00184185"/>
    <w:rsid w:val="0018452F"/>
    <w:rsid w:val="00184CEC"/>
    <w:rsid w:val="00186694"/>
    <w:rsid w:val="00186827"/>
    <w:rsid w:val="00186C0E"/>
    <w:rsid w:val="001903E6"/>
    <w:rsid w:val="00193B84"/>
    <w:rsid w:val="0019412C"/>
    <w:rsid w:val="00194853"/>
    <w:rsid w:val="00195DD6"/>
    <w:rsid w:val="00197674"/>
    <w:rsid w:val="001A0793"/>
    <w:rsid w:val="001A1722"/>
    <w:rsid w:val="001A197F"/>
    <w:rsid w:val="001A22F2"/>
    <w:rsid w:val="001A2C43"/>
    <w:rsid w:val="001A4102"/>
    <w:rsid w:val="001A48FB"/>
    <w:rsid w:val="001A5B92"/>
    <w:rsid w:val="001A6267"/>
    <w:rsid w:val="001A6DCB"/>
    <w:rsid w:val="001A74F1"/>
    <w:rsid w:val="001A7D6B"/>
    <w:rsid w:val="001B002B"/>
    <w:rsid w:val="001B12E6"/>
    <w:rsid w:val="001B3EFB"/>
    <w:rsid w:val="001B3F63"/>
    <w:rsid w:val="001B4218"/>
    <w:rsid w:val="001B53A4"/>
    <w:rsid w:val="001B59AD"/>
    <w:rsid w:val="001B5BA0"/>
    <w:rsid w:val="001B5C81"/>
    <w:rsid w:val="001C060B"/>
    <w:rsid w:val="001C1CA4"/>
    <w:rsid w:val="001C1E98"/>
    <w:rsid w:val="001C3B96"/>
    <w:rsid w:val="001C5D5F"/>
    <w:rsid w:val="001D28CA"/>
    <w:rsid w:val="001D299D"/>
    <w:rsid w:val="001D415D"/>
    <w:rsid w:val="001D71A4"/>
    <w:rsid w:val="001D7960"/>
    <w:rsid w:val="001D7ECA"/>
    <w:rsid w:val="001E0879"/>
    <w:rsid w:val="001E15D2"/>
    <w:rsid w:val="001E29AC"/>
    <w:rsid w:val="001E2C7C"/>
    <w:rsid w:val="001E578E"/>
    <w:rsid w:val="001E6119"/>
    <w:rsid w:val="001E68F3"/>
    <w:rsid w:val="001F38A7"/>
    <w:rsid w:val="001F4507"/>
    <w:rsid w:val="001F5AC2"/>
    <w:rsid w:val="001F6F3E"/>
    <w:rsid w:val="001F785D"/>
    <w:rsid w:val="002009FC"/>
    <w:rsid w:val="002012D3"/>
    <w:rsid w:val="00202555"/>
    <w:rsid w:val="00202DA8"/>
    <w:rsid w:val="0020314C"/>
    <w:rsid w:val="00204DA1"/>
    <w:rsid w:val="00205042"/>
    <w:rsid w:val="00205A37"/>
    <w:rsid w:val="00206084"/>
    <w:rsid w:val="00207E84"/>
    <w:rsid w:val="00211F11"/>
    <w:rsid w:val="00213B2F"/>
    <w:rsid w:val="002149E7"/>
    <w:rsid w:val="00216773"/>
    <w:rsid w:val="002175CF"/>
    <w:rsid w:val="00220578"/>
    <w:rsid w:val="00220597"/>
    <w:rsid w:val="002213DB"/>
    <w:rsid w:val="002214D7"/>
    <w:rsid w:val="002229C7"/>
    <w:rsid w:val="00223E98"/>
    <w:rsid w:val="00224934"/>
    <w:rsid w:val="00227198"/>
    <w:rsid w:val="00227F60"/>
    <w:rsid w:val="002307B9"/>
    <w:rsid w:val="0023097C"/>
    <w:rsid w:val="00231309"/>
    <w:rsid w:val="002324B9"/>
    <w:rsid w:val="002364AB"/>
    <w:rsid w:val="00236F1D"/>
    <w:rsid w:val="002379CC"/>
    <w:rsid w:val="00237EF1"/>
    <w:rsid w:val="00240E1E"/>
    <w:rsid w:val="002421F8"/>
    <w:rsid w:val="002424ED"/>
    <w:rsid w:val="00242AB8"/>
    <w:rsid w:val="00245E25"/>
    <w:rsid w:val="00251B58"/>
    <w:rsid w:val="0025341D"/>
    <w:rsid w:val="00253BDF"/>
    <w:rsid w:val="002563A3"/>
    <w:rsid w:val="00256CDF"/>
    <w:rsid w:val="002617F5"/>
    <w:rsid w:val="00261B9C"/>
    <w:rsid w:val="002666D5"/>
    <w:rsid w:val="00267E3F"/>
    <w:rsid w:val="00270A50"/>
    <w:rsid w:val="002721D9"/>
    <w:rsid w:val="00272E2F"/>
    <w:rsid w:val="00273DDD"/>
    <w:rsid w:val="00274CC0"/>
    <w:rsid w:val="00280E78"/>
    <w:rsid w:val="00281BE7"/>
    <w:rsid w:val="00281E8C"/>
    <w:rsid w:val="0028202C"/>
    <w:rsid w:val="00282955"/>
    <w:rsid w:val="00283696"/>
    <w:rsid w:val="00283F2C"/>
    <w:rsid w:val="00285761"/>
    <w:rsid w:val="00287636"/>
    <w:rsid w:val="00290472"/>
    <w:rsid w:val="002940F9"/>
    <w:rsid w:val="002968C5"/>
    <w:rsid w:val="0029750B"/>
    <w:rsid w:val="002A11EC"/>
    <w:rsid w:val="002A14AE"/>
    <w:rsid w:val="002A34B2"/>
    <w:rsid w:val="002A7559"/>
    <w:rsid w:val="002A7D06"/>
    <w:rsid w:val="002B052B"/>
    <w:rsid w:val="002B0EAE"/>
    <w:rsid w:val="002B1418"/>
    <w:rsid w:val="002B3EB9"/>
    <w:rsid w:val="002B486F"/>
    <w:rsid w:val="002B7902"/>
    <w:rsid w:val="002C077E"/>
    <w:rsid w:val="002C1A8E"/>
    <w:rsid w:val="002C4502"/>
    <w:rsid w:val="002C48A7"/>
    <w:rsid w:val="002C6EAC"/>
    <w:rsid w:val="002C7F5E"/>
    <w:rsid w:val="002D0A8C"/>
    <w:rsid w:val="002D1804"/>
    <w:rsid w:val="002D2062"/>
    <w:rsid w:val="002D2C57"/>
    <w:rsid w:val="002D34F0"/>
    <w:rsid w:val="002D4F20"/>
    <w:rsid w:val="002D67ED"/>
    <w:rsid w:val="002D771A"/>
    <w:rsid w:val="002E188C"/>
    <w:rsid w:val="002E33D7"/>
    <w:rsid w:val="002E354B"/>
    <w:rsid w:val="002E3D64"/>
    <w:rsid w:val="002E4785"/>
    <w:rsid w:val="002E4E04"/>
    <w:rsid w:val="002E4F9D"/>
    <w:rsid w:val="002E5093"/>
    <w:rsid w:val="002E76B5"/>
    <w:rsid w:val="002E7C0C"/>
    <w:rsid w:val="002F022A"/>
    <w:rsid w:val="002F1E90"/>
    <w:rsid w:val="002F2233"/>
    <w:rsid w:val="002F3CDB"/>
    <w:rsid w:val="002F3D4A"/>
    <w:rsid w:val="002F6257"/>
    <w:rsid w:val="002F6B86"/>
    <w:rsid w:val="002F7A63"/>
    <w:rsid w:val="00300CAC"/>
    <w:rsid w:val="00301919"/>
    <w:rsid w:val="0030333E"/>
    <w:rsid w:val="003048C4"/>
    <w:rsid w:val="00305941"/>
    <w:rsid w:val="003122E6"/>
    <w:rsid w:val="00312917"/>
    <w:rsid w:val="00313BF3"/>
    <w:rsid w:val="00314C20"/>
    <w:rsid w:val="00314EF7"/>
    <w:rsid w:val="0031598C"/>
    <w:rsid w:val="003174A0"/>
    <w:rsid w:val="0031781B"/>
    <w:rsid w:val="003204C1"/>
    <w:rsid w:val="00321EE8"/>
    <w:rsid w:val="00322176"/>
    <w:rsid w:val="003266B9"/>
    <w:rsid w:val="00326898"/>
    <w:rsid w:val="00327363"/>
    <w:rsid w:val="00331F56"/>
    <w:rsid w:val="003331AE"/>
    <w:rsid w:val="003332FA"/>
    <w:rsid w:val="00333C76"/>
    <w:rsid w:val="003351D6"/>
    <w:rsid w:val="00337A11"/>
    <w:rsid w:val="00337E27"/>
    <w:rsid w:val="00341C67"/>
    <w:rsid w:val="00343727"/>
    <w:rsid w:val="003442E1"/>
    <w:rsid w:val="0034764F"/>
    <w:rsid w:val="0035035A"/>
    <w:rsid w:val="003512C6"/>
    <w:rsid w:val="00351C66"/>
    <w:rsid w:val="00351CD4"/>
    <w:rsid w:val="00352549"/>
    <w:rsid w:val="00352692"/>
    <w:rsid w:val="00352BC4"/>
    <w:rsid w:val="0035569D"/>
    <w:rsid w:val="003577AC"/>
    <w:rsid w:val="003620B6"/>
    <w:rsid w:val="003624BB"/>
    <w:rsid w:val="0036334A"/>
    <w:rsid w:val="003671A4"/>
    <w:rsid w:val="00372A06"/>
    <w:rsid w:val="00372ACD"/>
    <w:rsid w:val="0037513A"/>
    <w:rsid w:val="00375674"/>
    <w:rsid w:val="00375D17"/>
    <w:rsid w:val="00375FA5"/>
    <w:rsid w:val="0037646A"/>
    <w:rsid w:val="00376FA9"/>
    <w:rsid w:val="003771AF"/>
    <w:rsid w:val="00377633"/>
    <w:rsid w:val="0038209C"/>
    <w:rsid w:val="00382752"/>
    <w:rsid w:val="003829E1"/>
    <w:rsid w:val="003830BF"/>
    <w:rsid w:val="003901AD"/>
    <w:rsid w:val="0039172C"/>
    <w:rsid w:val="00392FB2"/>
    <w:rsid w:val="0039351F"/>
    <w:rsid w:val="00393EED"/>
    <w:rsid w:val="00394699"/>
    <w:rsid w:val="00395406"/>
    <w:rsid w:val="003A06EE"/>
    <w:rsid w:val="003A0A64"/>
    <w:rsid w:val="003A0CC1"/>
    <w:rsid w:val="003A14F1"/>
    <w:rsid w:val="003A2308"/>
    <w:rsid w:val="003A4350"/>
    <w:rsid w:val="003A4AE7"/>
    <w:rsid w:val="003A58AC"/>
    <w:rsid w:val="003B0890"/>
    <w:rsid w:val="003B2436"/>
    <w:rsid w:val="003B2DCC"/>
    <w:rsid w:val="003B3C26"/>
    <w:rsid w:val="003B481D"/>
    <w:rsid w:val="003B5B92"/>
    <w:rsid w:val="003B7429"/>
    <w:rsid w:val="003C1021"/>
    <w:rsid w:val="003C1A22"/>
    <w:rsid w:val="003C1BF0"/>
    <w:rsid w:val="003C728C"/>
    <w:rsid w:val="003D4CA4"/>
    <w:rsid w:val="003D56E8"/>
    <w:rsid w:val="003D782E"/>
    <w:rsid w:val="003D7B34"/>
    <w:rsid w:val="003D7B82"/>
    <w:rsid w:val="003E0E14"/>
    <w:rsid w:val="003E50BE"/>
    <w:rsid w:val="003E7310"/>
    <w:rsid w:val="003F0E7B"/>
    <w:rsid w:val="003F20ED"/>
    <w:rsid w:val="003F26ED"/>
    <w:rsid w:val="003F2CA4"/>
    <w:rsid w:val="003F4C30"/>
    <w:rsid w:val="0040056B"/>
    <w:rsid w:val="00400CE9"/>
    <w:rsid w:val="004010F7"/>
    <w:rsid w:val="00403E17"/>
    <w:rsid w:val="00404B85"/>
    <w:rsid w:val="004059C1"/>
    <w:rsid w:val="0041070C"/>
    <w:rsid w:val="0041147F"/>
    <w:rsid w:val="00414F6A"/>
    <w:rsid w:val="0041773A"/>
    <w:rsid w:val="0042063F"/>
    <w:rsid w:val="00422FDE"/>
    <w:rsid w:val="00423C65"/>
    <w:rsid w:val="00425BEE"/>
    <w:rsid w:val="00425EDE"/>
    <w:rsid w:val="0042689D"/>
    <w:rsid w:val="00430F43"/>
    <w:rsid w:val="0043103D"/>
    <w:rsid w:val="00431C96"/>
    <w:rsid w:val="004410E6"/>
    <w:rsid w:val="0044169B"/>
    <w:rsid w:val="00443E58"/>
    <w:rsid w:val="00444FE1"/>
    <w:rsid w:val="0044533D"/>
    <w:rsid w:val="00447DA4"/>
    <w:rsid w:val="00450BDB"/>
    <w:rsid w:val="004524BA"/>
    <w:rsid w:val="0045798F"/>
    <w:rsid w:val="00460F5E"/>
    <w:rsid w:val="004618AE"/>
    <w:rsid w:val="00461AD5"/>
    <w:rsid w:val="00465987"/>
    <w:rsid w:val="00466AD5"/>
    <w:rsid w:val="004704EC"/>
    <w:rsid w:val="004714C9"/>
    <w:rsid w:val="00471D57"/>
    <w:rsid w:val="00471E3C"/>
    <w:rsid w:val="00472CD7"/>
    <w:rsid w:val="00474063"/>
    <w:rsid w:val="00476F38"/>
    <w:rsid w:val="00477C11"/>
    <w:rsid w:val="004803A2"/>
    <w:rsid w:val="00480ABE"/>
    <w:rsid w:val="004812FE"/>
    <w:rsid w:val="0048155A"/>
    <w:rsid w:val="004826E1"/>
    <w:rsid w:val="0048449C"/>
    <w:rsid w:val="0048472E"/>
    <w:rsid w:val="0049054D"/>
    <w:rsid w:val="00490FD6"/>
    <w:rsid w:val="00491846"/>
    <w:rsid w:val="00493D42"/>
    <w:rsid w:val="004966ED"/>
    <w:rsid w:val="004968F2"/>
    <w:rsid w:val="004A05FC"/>
    <w:rsid w:val="004A09F2"/>
    <w:rsid w:val="004A1076"/>
    <w:rsid w:val="004A212B"/>
    <w:rsid w:val="004A32C1"/>
    <w:rsid w:val="004A523A"/>
    <w:rsid w:val="004A70CF"/>
    <w:rsid w:val="004A7DBE"/>
    <w:rsid w:val="004B3BCB"/>
    <w:rsid w:val="004B3D34"/>
    <w:rsid w:val="004B4367"/>
    <w:rsid w:val="004B48CF"/>
    <w:rsid w:val="004B5C2B"/>
    <w:rsid w:val="004B6027"/>
    <w:rsid w:val="004B780F"/>
    <w:rsid w:val="004B79AF"/>
    <w:rsid w:val="004C0CC4"/>
    <w:rsid w:val="004C1C9C"/>
    <w:rsid w:val="004C3037"/>
    <w:rsid w:val="004C313A"/>
    <w:rsid w:val="004C42E9"/>
    <w:rsid w:val="004C516B"/>
    <w:rsid w:val="004D11FB"/>
    <w:rsid w:val="004D1F4D"/>
    <w:rsid w:val="004D23B9"/>
    <w:rsid w:val="004D6E64"/>
    <w:rsid w:val="004E0ED5"/>
    <w:rsid w:val="004E14FD"/>
    <w:rsid w:val="004E1D33"/>
    <w:rsid w:val="004E2F9D"/>
    <w:rsid w:val="004E58BF"/>
    <w:rsid w:val="004E5F89"/>
    <w:rsid w:val="004E61C2"/>
    <w:rsid w:val="004E6448"/>
    <w:rsid w:val="004E69D7"/>
    <w:rsid w:val="004E7572"/>
    <w:rsid w:val="004E7737"/>
    <w:rsid w:val="004E7C22"/>
    <w:rsid w:val="004E7DC2"/>
    <w:rsid w:val="004F0049"/>
    <w:rsid w:val="004F093F"/>
    <w:rsid w:val="004F0B87"/>
    <w:rsid w:val="004F1AF9"/>
    <w:rsid w:val="004F2A3D"/>
    <w:rsid w:val="004F32AD"/>
    <w:rsid w:val="004F48BD"/>
    <w:rsid w:val="004F543D"/>
    <w:rsid w:val="004F7BF1"/>
    <w:rsid w:val="0050293B"/>
    <w:rsid w:val="0050329F"/>
    <w:rsid w:val="00503306"/>
    <w:rsid w:val="00503F4F"/>
    <w:rsid w:val="00505C73"/>
    <w:rsid w:val="00505F9C"/>
    <w:rsid w:val="0050656D"/>
    <w:rsid w:val="0050686A"/>
    <w:rsid w:val="00506F14"/>
    <w:rsid w:val="00510B66"/>
    <w:rsid w:val="005122C7"/>
    <w:rsid w:val="005144C5"/>
    <w:rsid w:val="005146F9"/>
    <w:rsid w:val="00514F31"/>
    <w:rsid w:val="00516016"/>
    <w:rsid w:val="00516611"/>
    <w:rsid w:val="00516C0D"/>
    <w:rsid w:val="00516CF7"/>
    <w:rsid w:val="00516F0F"/>
    <w:rsid w:val="00516F9D"/>
    <w:rsid w:val="00520B30"/>
    <w:rsid w:val="005278FF"/>
    <w:rsid w:val="005301D9"/>
    <w:rsid w:val="00530B18"/>
    <w:rsid w:val="005369F3"/>
    <w:rsid w:val="00536B45"/>
    <w:rsid w:val="005375BE"/>
    <w:rsid w:val="005401F3"/>
    <w:rsid w:val="00541215"/>
    <w:rsid w:val="0054228D"/>
    <w:rsid w:val="005445C5"/>
    <w:rsid w:val="00544F09"/>
    <w:rsid w:val="0054574B"/>
    <w:rsid w:val="00545960"/>
    <w:rsid w:val="0054636C"/>
    <w:rsid w:val="00546C71"/>
    <w:rsid w:val="00550452"/>
    <w:rsid w:val="00553544"/>
    <w:rsid w:val="00553E83"/>
    <w:rsid w:val="00555D2D"/>
    <w:rsid w:val="00555FCB"/>
    <w:rsid w:val="00560399"/>
    <w:rsid w:val="0056251E"/>
    <w:rsid w:val="00562549"/>
    <w:rsid w:val="00562FA1"/>
    <w:rsid w:val="00563864"/>
    <w:rsid w:val="00565083"/>
    <w:rsid w:val="00570BFD"/>
    <w:rsid w:val="005714C7"/>
    <w:rsid w:val="0057198C"/>
    <w:rsid w:val="00572B71"/>
    <w:rsid w:val="0057340D"/>
    <w:rsid w:val="005736F0"/>
    <w:rsid w:val="00574389"/>
    <w:rsid w:val="00574ECA"/>
    <w:rsid w:val="00575361"/>
    <w:rsid w:val="005753A7"/>
    <w:rsid w:val="00575965"/>
    <w:rsid w:val="00577120"/>
    <w:rsid w:val="0057767E"/>
    <w:rsid w:val="0058109D"/>
    <w:rsid w:val="00583979"/>
    <w:rsid w:val="00585659"/>
    <w:rsid w:val="005900C2"/>
    <w:rsid w:val="00590CD3"/>
    <w:rsid w:val="00593957"/>
    <w:rsid w:val="00595D8F"/>
    <w:rsid w:val="00597DBC"/>
    <w:rsid w:val="005A3BE2"/>
    <w:rsid w:val="005A4A18"/>
    <w:rsid w:val="005A5778"/>
    <w:rsid w:val="005A5ECF"/>
    <w:rsid w:val="005A7529"/>
    <w:rsid w:val="005A7BE6"/>
    <w:rsid w:val="005A7DD5"/>
    <w:rsid w:val="005B2428"/>
    <w:rsid w:val="005B31DB"/>
    <w:rsid w:val="005B38FA"/>
    <w:rsid w:val="005B3ED1"/>
    <w:rsid w:val="005B443C"/>
    <w:rsid w:val="005B5B78"/>
    <w:rsid w:val="005B7D85"/>
    <w:rsid w:val="005C0B3D"/>
    <w:rsid w:val="005C14B5"/>
    <w:rsid w:val="005C2230"/>
    <w:rsid w:val="005C2DF5"/>
    <w:rsid w:val="005C2F91"/>
    <w:rsid w:val="005C3684"/>
    <w:rsid w:val="005C4674"/>
    <w:rsid w:val="005C741D"/>
    <w:rsid w:val="005D029D"/>
    <w:rsid w:val="005D3816"/>
    <w:rsid w:val="005D520A"/>
    <w:rsid w:val="005D7B1E"/>
    <w:rsid w:val="005E16F2"/>
    <w:rsid w:val="005E1A88"/>
    <w:rsid w:val="005E2289"/>
    <w:rsid w:val="005E306E"/>
    <w:rsid w:val="005E414D"/>
    <w:rsid w:val="005E511D"/>
    <w:rsid w:val="005E515C"/>
    <w:rsid w:val="005E7AB3"/>
    <w:rsid w:val="005F05EA"/>
    <w:rsid w:val="005F220E"/>
    <w:rsid w:val="005F22DC"/>
    <w:rsid w:val="005F3002"/>
    <w:rsid w:val="005F3198"/>
    <w:rsid w:val="005F46F4"/>
    <w:rsid w:val="005F58F4"/>
    <w:rsid w:val="005F63BF"/>
    <w:rsid w:val="005F6896"/>
    <w:rsid w:val="00600E54"/>
    <w:rsid w:val="006011D8"/>
    <w:rsid w:val="00601248"/>
    <w:rsid w:val="00603B4C"/>
    <w:rsid w:val="00605856"/>
    <w:rsid w:val="0060590B"/>
    <w:rsid w:val="00605F25"/>
    <w:rsid w:val="00606210"/>
    <w:rsid w:val="00606FD9"/>
    <w:rsid w:val="0060745F"/>
    <w:rsid w:val="00607A86"/>
    <w:rsid w:val="006133C3"/>
    <w:rsid w:val="006142DF"/>
    <w:rsid w:val="00617169"/>
    <w:rsid w:val="00621863"/>
    <w:rsid w:val="006233D9"/>
    <w:rsid w:val="00630053"/>
    <w:rsid w:val="00630577"/>
    <w:rsid w:val="00631FCD"/>
    <w:rsid w:val="00632C97"/>
    <w:rsid w:val="00632D87"/>
    <w:rsid w:val="00632F2C"/>
    <w:rsid w:val="00635DDA"/>
    <w:rsid w:val="00641182"/>
    <w:rsid w:val="00642A79"/>
    <w:rsid w:val="00642D4B"/>
    <w:rsid w:val="006454E5"/>
    <w:rsid w:val="00645FC7"/>
    <w:rsid w:val="00646688"/>
    <w:rsid w:val="0065212A"/>
    <w:rsid w:val="00652F2D"/>
    <w:rsid w:val="0065355E"/>
    <w:rsid w:val="00654223"/>
    <w:rsid w:val="00655066"/>
    <w:rsid w:val="00656FDA"/>
    <w:rsid w:val="00657348"/>
    <w:rsid w:val="006579E3"/>
    <w:rsid w:val="0066085E"/>
    <w:rsid w:val="0066166E"/>
    <w:rsid w:val="00661DAC"/>
    <w:rsid w:val="00662FB1"/>
    <w:rsid w:val="006654DD"/>
    <w:rsid w:val="00666DAA"/>
    <w:rsid w:val="00666DD0"/>
    <w:rsid w:val="00670310"/>
    <w:rsid w:val="00670B22"/>
    <w:rsid w:val="00673F0F"/>
    <w:rsid w:val="00674F34"/>
    <w:rsid w:val="0067502A"/>
    <w:rsid w:val="00675035"/>
    <w:rsid w:val="006768E0"/>
    <w:rsid w:val="006809E3"/>
    <w:rsid w:val="00680B04"/>
    <w:rsid w:val="00681794"/>
    <w:rsid w:val="00681801"/>
    <w:rsid w:val="006820A8"/>
    <w:rsid w:val="0068251C"/>
    <w:rsid w:val="00683812"/>
    <w:rsid w:val="00683912"/>
    <w:rsid w:val="00683F3E"/>
    <w:rsid w:val="00684292"/>
    <w:rsid w:val="00687133"/>
    <w:rsid w:val="00687AE3"/>
    <w:rsid w:val="00690306"/>
    <w:rsid w:val="006917EE"/>
    <w:rsid w:val="006927D1"/>
    <w:rsid w:val="00692904"/>
    <w:rsid w:val="00695EBF"/>
    <w:rsid w:val="0069640E"/>
    <w:rsid w:val="006976BA"/>
    <w:rsid w:val="00697A81"/>
    <w:rsid w:val="006A07AC"/>
    <w:rsid w:val="006A1B79"/>
    <w:rsid w:val="006A41C6"/>
    <w:rsid w:val="006A4297"/>
    <w:rsid w:val="006A46CA"/>
    <w:rsid w:val="006A600C"/>
    <w:rsid w:val="006A6D3F"/>
    <w:rsid w:val="006B12C9"/>
    <w:rsid w:val="006B1593"/>
    <w:rsid w:val="006B3C3F"/>
    <w:rsid w:val="006B5746"/>
    <w:rsid w:val="006B66D7"/>
    <w:rsid w:val="006B7304"/>
    <w:rsid w:val="006C1F02"/>
    <w:rsid w:val="006C219C"/>
    <w:rsid w:val="006C274A"/>
    <w:rsid w:val="006C2DA3"/>
    <w:rsid w:val="006C439B"/>
    <w:rsid w:val="006C4BF4"/>
    <w:rsid w:val="006C4F38"/>
    <w:rsid w:val="006C6A38"/>
    <w:rsid w:val="006D10EC"/>
    <w:rsid w:val="006D23FF"/>
    <w:rsid w:val="006D5700"/>
    <w:rsid w:val="006D6C67"/>
    <w:rsid w:val="006D7C34"/>
    <w:rsid w:val="006E0468"/>
    <w:rsid w:val="006E15E1"/>
    <w:rsid w:val="006E232B"/>
    <w:rsid w:val="006E2D54"/>
    <w:rsid w:val="006E2FE9"/>
    <w:rsid w:val="006E36B4"/>
    <w:rsid w:val="006E40DF"/>
    <w:rsid w:val="006E467A"/>
    <w:rsid w:val="006E473B"/>
    <w:rsid w:val="006E6B52"/>
    <w:rsid w:val="006F2D3F"/>
    <w:rsid w:val="006F44A2"/>
    <w:rsid w:val="006F4D42"/>
    <w:rsid w:val="006F7DF8"/>
    <w:rsid w:val="00700F52"/>
    <w:rsid w:val="00701C46"/>
    <w:rsid w:val="00702103"/>
    <w:rsid w:val="00702EDB"/>
    <w:rsid w:val="007050EA"/>
    <w:rsid w:val="00705DA8"/>
    <w:rsid w:val="007063DD"/>
    <w:rsid w:val="00706A90"/>
    <w:rsid w:val="007111CF"/>
    <w:rsid w:val="007130A4"/>
    <w:rsid w:val="00713C28"/>
    <w:rsid w:val="0071472F"/>
    <w:rsid w:val="00715C9D"/>
    <w:rsid w:val="007167CA"/>
    <w:rsid w:val="00716954"/>
    <w:rsid w:val="00716BE1"/>
    <w:rsid w:val="007201C0"/>
    <w:rsid w:val="00721B43"/>
    <w:rsid w:val="0072522B"/>
    <w:rsid w:val="0072624D"/>
    <w:rsid w:val="007323B2"/>
    <w:rsid w:val="00733527"/>
    <w:rsid w:val="00735743"/>
    <w:rsid w:val="00737E2B"/>
    <w:rsid w:val="00737F06"/>
    <w:rsid w:val="00741686"/>
    <w:rsid w:val="007417DC"/>
    <w:rsid w:val="00742901"/>
    <w:rsid w:val="00744882"/>
    <w:rsid w:val="00746578"/>
    <w:rsid w:val="007500B2"/>
    <w:rsid w:val="00751D8F"/>
    <w:rsid w:val="00752982"/>
    <w:rsid w:val="00754C3C"/>
    <w:rsid w:val="00757F5C"/>
    <w:rsid w:val="0076084B"/>
    <w:rsid w:val="007610B4"/>
    <w:rsid w:val="00761F1E"/>
    <w:rsid w:val="0076291C"/>
    <w:rsid w:val="00763124"/>
    <w:rsid w:val="007631E2"/>
    <w:rsid w:val="00767150"/>
    <w:rsid w:val="00767782"/>
    <w:rsid w:val="007714A5"/>
    <w:rsid w:val="00771A35"/>
    <w:rsid w:val="00771FAA"/>
    <w:rsid w:val="0077315C"/>
    <w:rsid w:val="0077417B"/>
    <w:rsid w:val="007744CE"/>
    <w:rsid w:val="007748D9"/>
    <w:rsid w:val="00774BB8"/>
    <w:rsid w:val="00774D98"/>
    <w:rsid w:val="0077698D"/>
    <w:rsid w:val="007769CA"/>
    <w:rsid w:val="00777543"/>
    <w:rsid w:val="00777A86"/>
    <w:rsid w:val="00780D5B"/>
    <w:rsid w:val="0078156C"/>
    <w:rsid w:val="00782781"/>
    <w:rsid w:val="00782922"/>
    <w:rsid w:val="007857F7"/>
    <w:rsid w:val="007863C3"/>
    <w:rsid w:val="007905C1"/>
    <w:rsid w:val="00791368"/>
    <w:rsid w:val="00791BE1"/>
    <w:rsid w:val="00792241"/>
    <w:rsid w:val="00792A8A"/>
    <w:rsid w:val="007935FE"/>
    <w:rsid w:val="00794838"/>
    <w:rsid w:val="0079508A"/>
    <w:rsid w:val="007951F4"/>
    <w:rsid w:val="007961CA"/>
    <w:rsid w:val="0079778F"/>
    <w:rsid w:val="007A281E"/>
    <w:rsid w:val="007A2C68"/>
    <w:rsid w:val="007A3033"/>
    <w:rsid w:val="007A420C"/>
    <w:rsid w:val="007A5858"/>
    <w:rsid w:val="007B0348"/>
    <w:rsid w:val="007B14ED"/>
    <w:rsid w:val="007B198C"/>
    <w:rsid w:val="007B3886"/>
    <w:rsid w:val="007B3ED2"/>
    <w:rsid w:val="007B3F14"/>
    <w:rsid w:val="007B521C"/>
    <w:rsid w:val="007B76FC"/>
    <w:rsid w:val="007B7F1D"/>
    <w:rsid w:val="007C07CD"/>
    <w:rsid w:val="007C0DE5"/>
    <w:rsid w:val="007C2C4D"/>
    <w:rsid w:val="007C337A"/>
    <w:rsid w:val="007C3C0D"/>
    <w:rsid w:val="007C4A1D"/>
    <w:rsid w:val="007C51A4"/>
    <w:rsid w:val="007C5447"/>
    <w:rsid w:val="007C6B77"/>
    <w:rsid w:val="007C72D8"/>
    <w:rsid w:val="007C79B3"/>
    <w:rsid w:val="007C7CE4"/>
    <w:rsid w:val="007D3EE8"/>
    <w:rsid w:val="007D5C10"/>
    <w:rsid w:val="007D5F5F"/>
    <w:rsid w:val="007D7A24"/>
    <w:rsid w:val="007D7FB9"/>
    <w:rsid w:val="007E079E"/>
    <w:rsid w:val="007E269A"/>
    <w:rsid w:val="007E3FB7"/>
    <w:rsid w:val="007E5D88"/>
    <w:rsid w:val="007F04FD"/>
    <w:rsid w:val="007F0F18"/>
    <w:rsid w:val="007F17CF"/>
    <w:rsid w:val="007F1C78"/>
    <w:rsid w:val="007F2050"/>
    <w:rsid w:val="00802254"/>
    <w:rsid w:val="0080693A"/>
    <w:rsid w:val="008069D3"/>
    <w:rsid w:val="00807414"/>
    <w:rsid w:val="008076E2"/>
    <w:rsid w:val="008077D4"/>
    <w:rsid w:val="00812925"/>
    <w:rsid w:val="0081331E"/>
    <w:rsid w:val="00813BC5"/>
    <w:rsid w:val="008142A0"/>
    <w:rsid w:val="00814470"/>
    <w:rsid w:val="00814854"/>
    <w:rsid w:val="00815511"/>
    <w:rsid w:val="008177E9"/>
    <w:rsid w:val="00817CD5"/>
    <w:rsid w:val="00820D89"/>
    <w:rsid w:val="00821140"/>
    <w:rsid w:val="00821B14"/>
    <w:rsid w:val="00822487"/>
    <w:rsid w:val="00825845"/>
    <w:rsid w:val="00825CD5"/>
    <w:rsid w:val="00826B24"/>
    <w:rsid w:val="00826C06"/>
    <w:rsid w:val="00827855"/>
    <w:rsid w:val="00830E02"/>
    <w:rsid w:val="00832BA8"/>
    <w:rsid w:val="00833719"/>
    <w:rsid w:val="00833CF5"/>
    <w:rsid w:val="008346D2"/>
    <w:rsid w:val="00834709"/>
    <w:rsid w:val="008348C7"/>
    <w:rsid w:val="008365F7"/>
    <w:rsid w:val="0083737C"/>
    <w:rsid w:val="008374C2"/>
    <w:rsid w:val="008422F7"/>
    <w:rsid w:val="008425C8"/>
    <w:rsid w:val="00843F82"/>
    <w:rsid w:val="00844B18"/>
    <w:rsid w:val="00847A96"/>
    <w:rsid w:val="008524BA"/>
    <w:rsid w:val="0085545B"/>
    <w:rsid w:val="00855946"/>
    <w:rsid w:val="00857538"/>
    <w:rsid w:val="00857E5B"/>
    <w:rsid w:val="00860549"/>
    <w:rsid w:val="0086062D"/>
    <w:rsid w:val="0086116F"/>
    <w:rsid w:val="00861DBC"/>
    <w:rsid w:val="00862CEF"/>
    <w:rsid w:val="00864A4D"/>
    <w:rsid w:val="00864E21"/>
    <w:rsid w:val="00870458"/>
    <w:rsid w:val="00873481"/>
    <w:rsid w:val="00874CB2"/>
    <w:rsid w:val="00877173"/>
    <w:rsid w:val="00877484"/>
    <w:rsid w:val="008805A3"/>
    <w:rsid w:val="00881B57"/>
    <w:rsid w:val="008845C4"/>
    <w:rsid w:val="00891503"/>
    <w:rsid w:val="00896188"/>
    <w:rsid w:val="008A1CD8"/>
    <w:rsid w:val="008A1E86"/>
    <w:rsid w:val="008A2145"/>
    <w:rsid w:val="008A2B4E"/>
    <w:rsid w:val="008A44AE"/>
    <w:rsid w:val="008A5135"/>
    <w:rsid w:val="008A5EB0"/>
    <w:rsid w:val="008A6646"/>
    <w:rsid w:val="008B15E5"/>
    <w:rsid w:val="008B172A"/>
    <w:rsid w:val="008B2BC4"/>
    <w:rsid w:val="008B2F3B"/>
    <w:rsid w:val="008B4C0D"/>
    <w:rsid w:val="008B7FA7"/>
    <w:rsid w:val="008C10A2"/>
    <w:rsid w:val="008C4BEF"/>
    <w:rsid w:val="008C5894"/>
    <w:rsid w:val="008E1867"/>
    <w:rsid w:val="008E2622"/>
    <w:rsid w:val="008E2794"/>
    <w:rsid w:val="008E3259"/>
    <w:rsid w:val="008E50CD"/>
    <w:rsid w:val="008E54FA"/>
    <w:rsid w:val="008E6453"/>
    <w:rsid w:val="008E67A7"/>
    <w:rsid w:val="008E7109"/>
    <w:rsid w:val="008E79ED"/>
    <w:rsid w:val="008E7CC4"/>
    <w:rsid w:val="008F07FA"/>
    <w:rsid w:val="008F14DD"/>
    <w:rsid w:val="008F1E12"/>
    <w:rsid w:val="008F233F"/>
    <w:rsid w:val="008F305D"/>
    <w:rsid w:val="008F3494"/>
    <w:rsid w:val="008F49B2"/>
    <w:rsid w:val="008F4FBF"/>
    <w:rsid w:val="008F67DE"/>
    <w:rsid w:val="00900465"/>
    <w:rsid w:val="0090077A"/>
    <w:rsid w:val="009045F3"/>
    <w:rsid w:val="00905C28"/>
    <w:rsid w:val="00906469"/>
    <w:rsid w:val="009115B4"/>
    <w:rsid w:val="00911E01"/>
    <w:rsid w:val="0091352A"/>
    <w:rsid w:val="00915C18"/>
    <w:rsid w:val="00916417"/>
    <w:rsid w:val="00917001"/>
    <w:rsid w:val="009174D9"/>
    <w:rsid w:val="00920DB2"/>
    <w:rsid w:val="00921D77"/>
    <w:rsid w:val="00923047"/>
    <w:rsid w:val="00925A23"/>
    <w:rsid w:val="0092668F"/>
    <w:rsid w:val="00926A1B"/>
    <w:rsid w:val="00927AD4"/>
    <w:rsid w:val="00927CBD"/>
    <w:rsid w:val="00927F75"/>
    <w:rsid w:val="00933389"/>
    <w:rsid w:val="00933918"/>
    <w:rsid w:val="00933F63"/>
    <w:rsid w:val="00935E90"/>
    <w:rsid w:val="009366A7"/>
    <w:rsid w:val="009401AF"/>
    <w:rsid w:val="009404A3"/>
    <w:rsid w:val="0094098B"/>
    <w:rsid w:val="00940ECC"/>
    <w:rsid w:val="00941AE2"/>
    <w:rsid w:val="009436AD"/>
    <w:rsid w:val="00943BDE"/>
    <w:rsid w:val="00944B3B"/>
    <w:rsid w:val="00946543"/>
    <w:rsid w:val="00946C9A"/>
    <w:rsid w:val="00947600"/>
    <w:rsid w:val="00947C4A"/>
    <w:rsid w:val="0095002D"/>
    <w:rsid w:val="009501A3"/>
    <w:rsid w:val="00950ACF"/>
    <w:rsid w:val="00950AEC"/>
    <w:rsid w:val="009519E5"/>
    <w:rsid w:val="00951B58"/>
    <w:rsid w:val="00952AC5"/>
    <w:rsid w:val="00957151"/>
    <w:rsid w:val="009636B2"/>
    <w:rsid w:val="00963D21"/>
    <w:rsid w:val="0096430B"/>
    <w:rsid w:val="00964DA3"/>
    <w:rsid w:val="0096720D"/>
    <w:rsid w:val="00970F7E"/>
    <w:rsid w:val="00974422"/>
    <w:rsid w:val="0097662F"/>
    <w:rsid w:val="00976ECC"/>
    <w:rsid w:val="0097794F"/>
    <w:rsid w:val="00982E31"/>
    <w:rsid w:val="00983D4D"/>
    <w:rsid w:val="00985762"/>
    <w:rsid w:val="00985E30"/>
    <w:rsid w:val="00986639"/>
    <w:rsid w:val="00986D00"/>
    <w:rsid w:val="00990687"/>
    <w:rsid w:val="009938C8"/>
    <w:rsid w:val="00997F79"/>
    <w:rsid w:val="009A128A"/>
    <w:rsid w:val="009A1A82"/>
    <w:rsid w:val="009A453B"/>
    <w:rsid w:val="009A45AB"/>
    <w:rsid w:val="009A60B9"/>
    <w:rsid w:val="009B1BE6"/>
    <w:rsid w:val="009B463F"/>
    <w:rsid w:val="009B79F8"/>
    <w:rsid w:val="009B7FAC"/>
    <w:rsid w:val="009C0C4F"/>
    <w:rsid w:val="009C0CA7"/>
    <w:rsid w:val="009C36A9"/>
    <w:rsid w:val="009C457B"/>
    <w:rsid w:val="009C5B3B"/>
    <w:rsid w:val="009C66A9"/>
    <w:rsid w:val="009C7567"/>
    <w:rsid w:val="009D100C"/>
    <w:rsid w:val="009D1A05"/>
    <w:rsid w:val="009D1D02"/>
    <w:rsid w:val="009D2A3E"/>
    <w:rsid w:val="009D6A96"/>
    <w:rsid w:val="009D6D21"/>
    <w:rsid w:val="009E010C"/>
    <w:rsid w:val="009E0744"/>
    <w:rsid w:val="009E0C9B"/>
    <w:rsid w:val="009E64F1"/>
    <w:rsid w:val="009E6E41"/>
    <w:rsid w:val="009F0A7B"/>
    <w:rsid w:val="009F0A89"/>
    <w:rsid w:val="009F1CB3"/>
    <w:rsid w:val="009F2DD7"/>
    <w:rsid w:val="009F7901"/>
    <w:rsid w:val="009F7D3D"/>
    <w:rsid w:val="00A003C9"/>
    <w:rsid w:val="00A02EC3"/>
    <w:rsid w:val="00A0386B"/>
    <w:rsid w:val="00A03A3E"/>
    <w:rsid w:val="00A04F1A"/>
    <w:rsid w:val="00A06DA4"/>
    <w:rsid w:val="00A074C4"/>
    <w:rsid w:val="00A11AAD"/>
    <w:rsid w:val="00A15792"/>
    <w:rsid w:val="00A2271E"/>
    <w:rsid w:val="00A253C6"/>
    <w:rsid w:val="00A2676C"/>
    <w:rsid w:val="00A30770"/>
    <w:rsid w:val="00A31165"/>
    <w:rsid w:val="00A32A8A"/>
    <w:rsid w:val="00A3464E"/>
    <w:rsid w:val="00A3474D"/>
    <w:rsid w:val="00A35364"/>
    <w:rsid w:val="00A37A6F"/>
    <w:rsid w:val="00A402A7"/>
    <w:rsid w:val="00A40EFB"/>
    <w:rsid w:val="00A410F3"/>
    <w:rsid w:val="00A41ABC"/>
    <w:rsid w:val="00A426C3"/>
    <w:rsid w:val="00A42986"/>
    <w:rsid w:val="00A43411"/>
    <w:rsid w:val="00A453FC"/>
    <w:rsid w:val="00A4747C"/>
    <w:rsid w:val="00A474E7"/>
    <w:rsid w:val="00A47A65"/>
    <w:rsid w:val="00A520CA"/>
    <w:rsid w:val="00A52610"/>
    <w:rsid w:val="00A52FD7"/>
    <w:rsid w:val="00A5357E"/>
    <w:rsid w:val="00A53941"/>
    <w:rsid w:val="00A53D8C"/>
    <w:rsid w:val="00A55EAB"/>
    <w:rsid w:val="00A562DC"/>
    <w:rsid w:val="00A56D15"/>
    <w:rsid w:val="00A57D20"/>
    <w:rsid w:val="00A609EB"/>
    <w:rsid w:val="00A61576"/>
    <w:rsid w:val="00A62EF3"/>
    <w:rsid w:val="00A62FB5"/>
    <w:rsid w:val="00A64528"/>
    <w:rsid w:val="00A65159"/>
    <w:rsid w:val="00A65418"/>
    <w:rsid w:val="00A66DA9"/>
    <w:rsid w:val="00A67259"/>
    <w:rsid w:val="00A70AF4"/>
    <w:rsid w:val="00A711CD"/>
    <w:rsid w:val="00A7322F"/>
    <w:rsid w:val="00A74496"/>
    <w:rsid w:val="00A752C4"/>
    <w:rsid w:val="00A754E6"/>
    <w:rsid w:val="00A76445"/>
    <w:rsid w:val="00A774D5"/>
    <w:rsid w:val="00A77E04"/>
    <w:rsid w:val="00A80BD4"/>
    <w:rsid w:val="00A80C5F"/>
    <w:rsid w:val="00A814D2"/>
    <w:rsid w:val="00A81DA9"/>
    <w:rsid w:val="00A82885"/>
    <w:rsid w:val="00A84617"/>
    <w:rsid w:val="00A87DEF"/>
    <w:rsid w:val="00A91417"/>
    <w:rsid w:val="00A943C9"/>
    <w:rsid w:val="00A95328"/>
    <w:rsid w:val="00A96D20"/>
    <w:rsid w:val="00A9778C"/>
    <w:rsid w:val="00AA08D5"/>
    <w:rsid w:val="00AA1964"/>
    <w:rsid w:val="00AA2F22"/>
    <w:rsid w:val="00AA4C21"/>
    <w:rsid w:val="00AA6AAF"/>
    <w:rsid w:val="00AA7252"/>
    <w:rsid w:val="00AA7AA3"/>
    <w:rsid w:val="00AB09B5"/>
    <w:rsid w:val="00AB354F"/>
    <w:rsid w:val="00AB4EE4"/>
    <w:rsid w:val="00AB5B1D"/>
    <w:rsid w:val="00AB61CD"/>
    <w:rsid w:val="00AB6804"/>
    <w:rsid w:val="00AC20A7"/>
    <w:rsid w:val="00AC32A6"/>
    <w:rsid w:val="00AC4539"/>
    <w:rsid w:val="00AD09E7"/>
    <w:rsid w:val="00AD16EC"/>
    <w:rsid w:val="00AD2470"/>
    <w:rsid w:val="00AD28C5"/>
    <w:rsid w:val="00AE3624"/>
    <w:rsid w:val="00AE4027"/>
    <w:rsid w:val="00AE4BD2"/>
    <w:rsid w:val="00AE4C5F"/>
    <w:rsid w:val="00AE5511"/>
    <w:rsid w:val="00AE73F5"/>
    <w:rsid w:val="00AF0271"/>
    <w:rsid w:val="00AF5819"/>
    <w:rsid w:val="00AF7CF9"/>
    <w:rsid w:val="00AF7E60"/>
    <w:rsid w:val="00B000F1"/>
    <w:rsid w:val="00B01731"/>
    <w:rsid w:val="00B040C3"/>
    <w:rsid w:val="00B04C8B"/>
    <w:rsid w:val="00B05742"/>
    <w:rsid w:val="00B05A66"/>
    <w:rsid w:val="00B07BF4"/>
    <w:rsid w:val="00B10206"/>
    <w:rsid w:val="00B12AE1"/>
    <w:rsid w:val="00B13CA9"/>
    <w:rsid w:val="00B13CEA"/>
    <w:rsid w:val="00B1578F"/>
    <w:rsid w:val="00B158AB"/>
    <w:rsid w:val="00B16229"/>
    <w:rsid w:val="00B16430"/>
    <w:rsid w:val="00B1729D"/>
    <w:rsid w:val="00B226EE"/>
    <w:rsid w:val="00B23DCA"/>
    <w:rsid w:val="00B23E38"/>
    <w:rsid w:val="00B24D5F"/>
    <w:rsid w:val="00B25185"/>
    <w:rsid w:val="00B25C3D"/>
    <w:rsid w:val="00B269A4"/>
    <w:rsid w:val="00B30BA1"/>
    <w:rsid w:val="00B31635"/>
    <w:rsid w:val="00B32A76"/>
    <w:rsid w:val="00B34078"/>
    <w:rsid w:val="00B340B7"/>
    <w:rsid w:val="00B346E3"/>
    <w:rsid w:val="00B35FCE"/>
    <w:rsid w:val="00B40383"/>
    <w:rsid w:val="00B41A32"/>
    <w:rsid w:val="00B4297B"/>
    <w:rsid w:val="00B43A3D"/>
    <w:rsid w:val="00B43E57"/>
    <w:rsid w:val="00B46E93"/>
    <w:rsid w:val="00B47721"/>
    <w:rsid w:val="00B47B54"/>
    <w:rsid w:val="00B512A3"/>
    <w:rsid w:val="00B51ED9"/>
    <w:rsid w:val="00B5292E"/>
    <w:rsid w:val="00B52B20"/>
    <w:rsid w:val="00B5340F"/>
    <w:rsid w:val="00B554D7"/>
    <w:rsid w:val="00B630A7"/>
    <w:rsid w:val="00B63C5B"/>
    <w:rsid w:val="00B64D24"/>
    <w:rsid w:val="00B64DB8"/>
    <w:rsid w:val="00B65E4A"/>
    <w:rsid w:val="00B66A37"/>
    <w:rsid w:val="00B670AE"/>
    <w:rsid w:val="00B70322"/>
    <w:rsid w:val="00B70694"/>
    <w:rsid w:val="00B70BDE"/>
    <w:rsid w:val="00B713E7"/>
    <w:rsid w:val="00B71ED8"/>
    <w:rsid w:val="00B7252A"/>
    <w:rsid w:val="00B73ADD"/>
    <w:rsid w:val="00B8012E"/>
    <w:rsid w:val="00B81E9B"/>
    <w:rsid w:val="00B85F1B"/>
    <w:rsid w:val="00B86420"/>
    <w:rsid w:val="00B872C0"/>
    <w:rsid w:val="00B87FEB"/>
    <w:rsid w:val="00B902C7"/>
    <w:rsid w:val="00B91062"/>
    <w:rsid w:val="00B92E7B"/>
    <w:rsid w:val="00B93FA1"/>
    <w:rsid w:val="00B953E7"/>
    <w:rsid w:val="00B95A4D"/>
    <w:rsid w:val="00B9607A"/>
    <w:rsid w:val="00BA08B4"/>
    <w:rsid w:val="00BA0A09"/>
    <w:rsid w:val="00BA0B7C"/>
    <w:rsid w:val="00BA0D8B"/>
    <w:rsid w:val="00BA288B"/>
    <w:rsid w:val="00BA2DC8"/>
    <w:rsid w:val="00BA322C"/>
    <w:rsid w:val="00BA61DE"/>
    <w:rsid w:val="00BA79BC"/>
    <w:rsid w:val="00BA7F81"/>
    <w:rsid w:val="00BB0AF0"/>
    <w:rsid w:val="00BB19FE"/>
    <w:rsid w:val="00BB2097"/>
    <w:rsid w:val="00BB2626"/>
    <w:rsid w:val="00BB31C8"/>
    <w:rsid w:val="00BB34D0"/>
    <w:rsid w:val="00BB384C"/>
    <w:rsid w:val="00BB3E71"/>
    <w:rsid w:val="00BB49CE"/>
    <w:rsid w:val="00BB7D68"/>
    <w:rsid w:val="00BC0437"/>
    <w:rsid w:val="00BC07F7"/>
    <w:rsid w:val="00BC0B31"/>
    <w:rsid w:val="00BC4BF1"/>
    <w:rsid w:val="00BC56EF"/>
    <w:rsid w:val="00BC5760"/>
    <w:rsid w:val="00BC7F43"/>
    <w:rsid w:val="00BD2547"/>
    <w:rsid w:val="00BD60EC"/>
    <w:rsid w:val="00BD72F7"/>
    <w:rsid w:val="00BD799A"/>
    <w:rsid w:val="00BD7B5D"/>
    <w:rsid w:val="00BE11A4"/>
    <w:rsid w:val="00BE12C3"/>
    <w:rsid w:val="00BE342A"/>
    <w:rsid w:val="00BE38DF"/>
    <w:rsid w:val="00BE3B04"/>
    <w:rsid w:val="00BE3FCF"/>
    <w:rsid w:val="00BE5B3F"/>
    <w:rsid w:val="00BE5C00"/>
    <w:rsid w:val="00BE75CD"/>
    <w:rsid w:val="00BF1BAD"/>
    <w:rsid w:val="00BF2153"/>
    <w:rsid w:val="00BF27F5"/>
    <w:rsid w:val="00BF281F"/>
    <w:rsid w:val="00BF310A"/>
    <w:rsid w:val="00BF4111"/>
    <w:rsid w:val="00BF49D3"/>
    <w:rsid w:val="00BF5BFA"/>
    <w:rsid w:val="00BF5F81"/>
    <w:rsid w:val="00BF672F"/>
    <w:rsid w:val="00C04828"/>
    <w:rsid w:val="00C075D6"/>
    <w:rsid w:val="00C1352E"/>
    <w:rsid w:val="00C13713"/>
    <w:rsid w:val="00C14F07"/>
    <w:rsid w:val="00C14FF1"/>
    <w:rsid w:val="00C159BC"/>
    <w:rsid w:val="00C17B97"/>
    <w:rsid w:val="00C22011"/>
    <w:rsid w:val="00C22AD1"/>
    <w:rsid w:val="00C242E5"/>
    <w:rsid w:val="00C25EB1"/>
    <w:rsid w:val="00C26A91"/>
    <w:rsid w:val="00C3670E"/>
    <w:rsid w:val="00C36D6C"/>
    <w:rsid w:val="00C403E6"/>
    <w:rsid w:val="00C40650"/>
    <w:rsid w:val="00C41329"/>
    <w:rsid w:val="00C41664"/>
    <w:rsid w:val="00C44BAC"/>
    <w:rsid w:val="00C46C6E"/>
    <w:rsid w:val="00C470F4"/>
    <w:rsid w:val="00C5012F"/>
    <w:rsid w:val="00C54484"/>
    <w:rsid w:val="00C57BBE"/>
    <w:rsid w:val="00C63190"/>
    <w:rsid w:val="00C6645F"/>
    <w:rsid w:val="00C670EE"/>
    <w:rsid w:val="00C67FCB"/>
    <w:rsid w:val="00C717C6"/>
    <w:rsid w:val="00C73013"/>
    <w:rsid w:val="00C7530F"/>
    <w:rsid w:val="00C80292"/>
    <w:rsid w:val="00C80383"/>
    <w:rsid w:val="00C820B5"/>
    <w:rsid w:val="00C83482"/>
    <w:rsid w:val="00C83A6C"/>
    <w:rsid w:val="00C83FA6"/>
    <w:rsid w:val="00C84722"/>
    <w:rsid w:val="00C86FCD"/>
    <w:rsid w:val="00C875C8"/>
    <w:rsid w:val="00C8762B"/>
    <w:rsid w:val="00C903C6"/>
    <w:rsid w:val="00C93D44"/>
    <w:rsid w:val="00C95CBD"/>
    <w:rsid w:val="00C968A0"/>
    <w:rsid w:val="00CA47E6"/>
    <w:rsid w:val="00CA533D"/>
    <w:rsid w:val="00CA57FD"/>
    <w:rsid w:val="00CA5AF1"/>
    <w:rsid w:val="00CA66C6"/>
    <w:rsid w:val="00CA6D5C"/>
    <w:rsid w:val="00CA7732"/>
    <w:rsid w:val="00CA79E8"/>
    <w:rsid w:val="00CB424F"/>
    <w:rsid w:val="00CB5363"/>
    <w:rsid w:val="00CB62B8"/>
    <w:rsid w:val="00CB72CD"/>
    <w:rsid w:val="00CB76E7"/>
    <w:rsid w:val="00CC03C3"/>
    <w:rsid w:val="00CC0C22"/>
    <w:rsid w:val="00CC1BDC"/>
    <w:rsid w:val="00CC2A9B"/>
    <w:rsid w:val="00CC3E44"/>
    <w:rsid w:val="00CC4987"/>
    <w:rsid w:val="00CC525D"/>
    <w:rsid w:val="00CC6963"/>
    <w:rsid w:val="00CC6C8C"/>
    <w:rsid w:val="00CC7F58"/>
    <w:rsid w:val="00CD0799"/>
    <w:rsid w:val="00CD458C"/>
    <w:rsid w:val="00CD53F4"/>
    <w:rsid w:val="00CD5B69"/>
    <w:rsid w:val="00CD649D"/>
    <w:rsid w:val="00CE2C11"/>
    <w:rsid w:val="00CE3A72"/>
    <w:rsid w:val="00CE5391"/>
    <w:rsid w:val="00CF2B19"/>
    <w:rsid w:val="00CF429D"/>
    <w:rsid w:val="00CF42EE"/>
    <w:rsid w:val="00CF4AFA"/>
    <w:rsid w:val="00CF5F8F"/>
    <w:rsid w:val="00CF772A"/>
    <w:rsid w:val="00D005D9"/>
    <w:rsid w:val="00D00809"/>
    <w:rsid w:val="00D03000"/>
    <w:rsid w:val="00D04E8E"/>
    <w:rsid w:val="00D054DF"/>
    <w:rsid w:val="00D061D9"/>
    <w:rsid w:val="00D07748"/>
    <w:rsid w:val="00D11E42"/>
    <w:rsid w:val="00D12783"/>
    <w:rsid w:val="00D12D32"/>
    <w:rsid w:val="00D16CE1"/>
    <w:rsid w:val="00D16DED"/>
    <w:rsid w:val="00D173EB"/>
    <w:rsid w:val="00D17864"/>
    <w:rsid w:val="00D21467"/>
    <w:rsid w:val="00D216C4"/>
    <w:rsid w:val="00D21A09"/>
    <w:rsid w:val="00D21C71"/>
    <w:rsid w:val="00D22DB6"/>
    <w:rsid w:val="00D22EAB"/>
    <w:rsid w:val="00D23BD2"/>
    <w:rsid w:val="00D24785"/>
    <w:rsid w:val="00D24BF4"/>
    <w:rsid w:val="00D2682B"/>
    <w:rsid w:val="00D3148E"/>
    <w:rsid w:val="00D31CD7"/>
    <w:rsid w:val="00D321FC"/>
    <w:rsid w:val="00D32634"/>
    <w:rsid w:val="00D327AD"/>
    <w:rsid w:val="00D33163"/>
    <w:rsid w:val="00D34173"/>
    <w:rsid w:val="00D36FD7"/>
    <w:rsid w:val="00D40B3F"/>
    <w:rsid w:val="00D41F0C"/>
    <w:rsid w:val="00D44733"/>
    <w:rsid w:val="00D45BBB"/>
    <w:rsid w:val="00D464EB"/>
    <w:rsid w:val="00D517A5"/>
    <w:rsid w:val="00D5360F"/>
    <w:rsid w:val="00D5479F"/>
    <w:rsid w:val="00D54955"/>
    <w:rsid w:val="00D55442"/>
    <w:rsid w:val="00D5572F"/>
    <w:rsid w:val="00D558AF"/>
    <w:rsid w:val="00D55D09"/>
    <w:rsid w:val="00D57BC7"/>
    <w:rsid w:val="00D613C4"/>
    <w:rsid w:val="00D62893"/>
    <w:rsid w:val="00D649CF"/>
    <w:rsid w:val="00D6509B"/>
    <w:rsid w:val="00D65417"/>
    <w:rsid w:val="00D66474"/>
    <w:rsid w:val="00D67019"/>
    <w:rsid w:val="00D67460"/>
    <w:rsid w:val="00D73072"/>
    <w:rsid w:val="00D730F7"/>
    <w:rsid w:val="00D740C7"/>
    <w:rsid w:val="00D74846"/>
    <w:rsid w:val="00D76813"/>
    <w:rsid w:val="00D778CE"/>
    <w:rsid w:val="00D77EB5"/>
    <w:rsid w:val="00D8046B"/>
    <w:rsid w:val="00D8083F"/>
    <w:rsid w:val="00D835C3"/>
    <w:rsid w:val="00D838D7"/>
    <w:rsid w:val="00D8702C"/>
    <w:rsid w:val="00D876EB"/>
    <w:rsid w:val="00D93EB0"/>
    <w:rsid w:val="00D94733"/>
    <w:rsid w:val="00D94844"/>
    <w:rsid w:val="00D9519C"/>
    <w:rsid w:val="00D956B2"/>
    <w:rsid w:val="00D957F2"/>
    <w:rsid w:val="00D96185"/>
    <w:rsid w:val="00D96A47"/>
    <w:rsid w:val="00DA13AF"/>
    <w:rsid w:val="00DA1FB6"/>
    <w:rsid w:val="00DA308E"/>
    <w:rsid w:val="00DA4717"/>
    <w:rsid w:val="00DA671F"/>
    <w:rsid w:val="00DA6F4B"/>
    <w:rsid w:val="00DB1278"/>
    <w:rsid w:val="00DB16FD"/>
    <w:rsid w:val="00DB3670"/>
    <w:rsid w:val="00DB3CD3"/>
    <w:rsid w:val="00DB4BC0"/>
    <w:rsid w:val="00DB4DA6"/>
    <w:rsid w:val="00DB7952"/>
    <w:rsid w:val="00DC09D7"/>
    <w:rsid w:val="00DC199D"/>
    <w:rsid w:val="00DC27BE"/>
    <w:rsid w:val="00DC4778"/>
    <w:rsid w:val="00DC7B03"/>
    <w:rsid w:val="00DD2F72"/>
    <w:rsid w:val="00DD31FB"/>
    <w:rsid w:val="00DD3E76"/>
    <w:rsid w:val="00DD4A2A"/>
    <w:rsid w:val="00DD5C1E"/>
    <w:rsid w:val="00DD60E4"/>
    <w:rsid w:val="00DD6266"/>
    <w:rsid w:val="00DD68ED"/>
    <w:rsid w:val="00DD7FEB"/>
    <w:rsid w:val="00DE0C54"/>
    <w:rsid w:val="00DE1DA0"/>
    <w:rsid w:val="00DE3BB0"/>
    <w:rsid w:val="00DE443D"/>
    <w:rsid w:val="00DE49B0"/>
    <w:rsid w:val="00DE4B0E"/>
    <w:rsid w:val="00DE5EDA"/>
    <w:rsid w:val="00DE5F40"/>
    <w:rsid w:val="00DE6A33"/>
    <w:rsid w:val="00DF01CB"/>
    <w:rsid w:val="00DF0EA6"/>
    <w:rsid w:val="00DF27F8"/>
    <w:rsid w:val="00DF2910"/>
    <w:rsid w:val="00DF2C35"/>
    <w:rsid w:val="00DF546C"/>
    <w:rsid w:val="00DF646E"/>
    <w:rsid w:val="00DF6B54"/>
    <w:rsid w:val="00DF6D2D"/>
    <w:rsid w:val="00E0009F"/>
    <w:rsid w:val="00E00D26"/>
    <w:rsid w:val="00E015FD"/>
    <w:rsid w:val="00E01AE6"/>
    <w:rsid w:val="00E03A1F"/>
    <w:rsid w:val="00E06568"/>
    <w:rsid w:val="00E13B43"/>
    <w:rsid w:val="00E13E52"/>
    <w:rsid w:val="00E149F8"/>
    <w:rsid w:val="00E15C82"/>
    <w:rsid w:val="00E20F11"/>
    <w:rsid w:val="00E2152D"/>
    <w:rsid w:val="00E2167C"/>
    <w:rsid w:val="00E21C35"/>
    <w:rsid w:val="00E23276"/>
    <w:rsid w:val="00E23AD8"/>
    <w:rsid w:val="00E2745F"/>
    <w:rsid w:val="00E30ADB"/>
    <w:rsid w:val="00E30DF3"/>
    <w:rsid w:val="00E332A7"/>
    <w:rsid w:val="00E35FDA"/>
    <w:rsid w:val="00E362D3"/>
    <w:rsid w:val="00E364A0"/>
    <w:rsid w:val="00E37A86"/>
    <w:rsid w:val="00E4035A"/>
    <w:rsid w:val="00E413BD"/>
    <w:rsid w:val="00E42F91"/>
    <w:rsid w:val="00E43438"/>
    <w:rsid w:val="00E4357E"/>
    <w:rsid w:val="00E441A3"/>
    <w:rsid w:val="00E45173"/>
    <w:rsid w:val="00E459D6"/>
    <w:rsid w:val="00E52281"/>
    <w:rsid w:val="00E527D6"/>
    <w:rsid w:val="00E52CD5"/>
    <w:rsid w:val="00E54199"/>
    <w:rsid w:val="00E54332"/>
    <w:rsid w:val="00E54903"/>
    <w:rsid w:val="00E6155A"/>
    <w:rsid w:val="00E62188"/>
    <w:rsid w:val="00E637C7"/>
    <w:rsid w:val="00E63B76"/>
    <w:rsid w:val="00E63F9B"/>
    <w:rsid w:val="00E64D24"/>
    <w:rsid w:val="00E65705"/>
    <w:rsid w:val="00E66440"/>
    <w:rsid w:val="00E66768"/>
    <w:rsid w:val="00E66CA5"/>
    <w:rsid w:val="00E672E8"/>
    <w:rsid w:val="00E703A2"/>
    <w:rsid w:val="00E716C9"/>
    <w:rsid w:val="00E71B7B"/>
    <w:rsid w:val="00E76E7D"/>
    <w:rsid w:val="00E813C5"/>
    <w:rsid w:val="00E8165F"/>
    <w:rsid w:val="00E84DF2"/>
    <w:rsid w:val="00E865A4"/>
    <w:rsid w:val="00E86A49"/>
    <w:rsid w:val="00E90F7F"/>
    <w:rsid w:val="00E911FC"/>
    <w:rsid w:val="00E92547"/>
    <w:rsid w:val="00E926D1"/>
    <w:rsid w:val="00E93647"/>
    <w:rsid w:val="00E95E0E"/>
    <w:rsid w:val="00E963F1"/>
    <w:rsid w:val="00E97938"/>
    <w:rsid w:val="00EA20AB"/>
    <w:rsid w:val="00EA2362"/>
    <w:rsid w:val="00EA25F6"/>
    <w:rsid w:val="00EA2915"/>
    <w:rsid w:val="00EA3481"/>
    <w:rsid w:val="00EA3972"/>
    <w:rsid w:val="00EA4F1D"/>
    <w:rsid w:val="00EA68DC"/>
    <w:rsid w:val="00EA72F4"/>
    <w:rsid w:val="00EA7619"/>
    <w:rsid w:val="00EA7D69"/>
    <w:rsid w:val="00EB0BB7"/>
    <w:rsid w:val="00EB1315"/>
    <w:rsid w:val="00EB15E1"/>
    <w:rsid w:val="00EB171E"/>
    <w:rsid w:val="00EB327C"/>
    <w:rsid w:val="00EB39CA"/>
    <w:rsid w:val="00EB39E7"/>
    <w:rsid w:val="00EB3C5F"/>
    <w:rsid w:val="00EB3F7A"/>
    <w:rsid w:val="00EB4BD8"/>
    <w:rsid w:val="00EB6C31"/>
    <w:rsid w:val="00EB7131"/>
    <w:rsid w:val="00EB778E"/>
    <w:rsid w:val="00EC0B3B"/>
    <w:rsid w:val="00EC0C4C"/>
    <w:rsid w:val="00EC0F4C"/>
    <w:rsid w:val="00EC191D"/>
    <w:rsid w:val="00EC1A49"/>
    <w:rsid w:val="00EC2897"/>
    <w:rsid w:val="00EC65AF"/>
    <w:rsid w:val="00EC77A2"/>
    <w:rsid w:val="00ED02FE"/>
    <w:rsid w:val="00ED1074"/>
    <w:rsid w:val="00ED32EF"/>
    <w:rsid w:val="00ED4F85"/>
    <w:rsid w:val="00ED5A3E"/>
    <w:rsid w:val="00ED61A7"/>
    <w:rsid w:val="00EE0D38"/>
    <w:rsid w:val="00EE125A"/>
    <w:rsid w:val="00EE2727"/>
    <w:rsid w:val="00EE380F"/>
    <w:rsid w:val="00EE3C01"/>
    <w:rsid w:val="00EE3FA1"/>
    <w:rsid w:val="00EE4C4A"/>
    <w:rsid w:val="00EE580E"/>
    <w:rsid w:val="00EE638C"/>
    <w:rsid w:val="00EF0684"/>
    <w:rsid w:val="00EF1C59"/>
    <w:rsid w:val="00EF439B"/>
    <w:rsid w:val="00EF468A"/>
    <w:rsid w:val="00F0054E"/>
    <w:rsid w:val="00F03CF1"/>
    <w:rsid w:val="00F049D4"/>
    <w:rsid w:val="00F07C4A"/>
    <w:rsid w:val="00F12271"/>
    <w:rsid w:val="00F1230B"/>
    <w:rsid w:val="00F12F21"/>
    <w:rsid w:val="00F14C4D"/>
    <w:rsid w:val="00F15CC4"/>
    <w:rsid w:val="00F16DF8"/>
    <w:rsid w:val="00F20155"/>
    <w:rsid w:val="00F20E57"/>
    <w:rsid w:val="00F21AA1"/>
    <w:rsid w:val="00F2399F"/>
    <w:rsid w:val="00F23AE5"/>
    <w:rsid w:val="00F257A0"/>
    <w:rsid w:val="00F26675"/>
    <w:rsid w:val="00F275B8"/>
    <w:rsid w:val="00F27E63"/>
    <w:rsid w:val="00F305AE"/>
    <w:rsid w:val="00F30A3A"/>
    <w:rsid w:val="00F321A1"/>
    <w:rsid w:val="00F4018A"/>
    <w:rsid w:val="00F4059B"/>
    <w:rsid w:val="00F41138"/>
    <w:rsid w:val="00F41724"/>
    <w:rsid w:val="00F44773"/>
    <w:rsid w:val="00F44B07"/>
    <w:rsid w:val="00F46883"/>
    <w:rsid w:val="00F5043D"/>
    <w:rsid w:val="00F522AA"/>
    <w:rsid w:val="00F52910"/>
    <w:rsid w:val="00F5318F"/>
    <w:rsid w:val="00F53ACD"/>
    <w:rsid w:val="00F53F28"/>
    <w:rsid w:val="00F5442E"/>
    <w:rsid w:val="00F5457A"/>
    <w:rsid w:val="00F55B30"/>
    <w:rsid w:val="00F5674B"/>
    <w:rsid w:val="00F575D5"/>
    <w:rsid w:val="00F57E62"/>
    <w:rsid w:val="00F610EF"/>
    <w:rsid w:val="00F62265"/>
    <w:rsid w:val="00F62413"/>
    <w:rsid w:val="00F62B7B"/>
    <w:rsid w:val="00F63317"/>
    <w:rsid w:val="00F6359B"/>
    <w:rsid w:val="00F65036"/>
    <w:rsid w:val="00F67633"/>
    <w:rsid w:val="00F67D01"/>
    <w:rsid w:val="00F73B35"/>
    <w:rsid w:val="00F7430C"/>
    <w:rsid w:val="00F76D9A"/>
    <w:rsid w:val="00F77280"/>
    <w:rsid w:val="00F7795D"/>
    <w:rsid w:val="00F809B9"/>
    <w:rsid w:val="00F8173B"/>
    <w:rsid w:val="00F831B3"/>
    <w:rsid w:val="00F8353D"/>
    <w:rsid w:val="00F84811"/>
    <w:rsid w:val="00F848EF"/>
    <w:rsid w:val="00F85B40"/>
    <w:rsid w:val="00F863EC"/>
    <w:rsid w:val="00F86BF2"/>
    <w:rsid w:val="00F86D11"/>
    <w:rsid w:val="00F91390"/>
    <w:rsid w:val="00F91773"/>
    <w:rsid w:val="00F93219"/>
    <w:rsid w:val="00F95A9C"/>
    <w:rsid w:val="00F9676B"/>
    <w:rsid w:val="00F9691A"/>
    <w:rsid w:val="00F96E6C"/>
    <w:rsid w:val="00F978F1"/>
    <w:rsid w:val="00FA35D1"/>
    <w:rsid w:val="00FA3CA2"/>
    <w:rsid w:val="00FA4EC3"/>
    <w:rsid w:val="00FA558E"/>
    <w:rsid w:val="00FB4970"/>
    <w:rsid w:val="00FB52EB"/>
    <w:rsid w:val="00FC1C02"/>
    <w:rsid w:val="00FC51BE"/>
    <w:rsid w:val="00FC547D"/>
    <w:rsid w:val="00FC72F8"/>
    <w:rsid w:val="00FC750C"/>
    <w:rsid w:val="00FD0941"/>
    <w:rsid w:val="00FD0D18"/>
    <w:rsid w:val="00FD0F60"/>
    <w:rsid w:val="00FD3D2B"/>
    <w:rsid w:val="00FD3FD6"/>
    <w:rsid w:val="00FD4D32"/>
    <w:rsid w:val="00FD51D3"/>
    <w:rsid w:val="00FD5978"/>
    <w:rsid w:val="00FD5995"/>
    <w:rsid w:val="00FE2A0A"/>
    <w:rsid w:val="00FE2C71"/>
    <w:rsid w:val="00FE318F"/>
    <w:rsid w:val="00FE3DD3"/>
    <w:rsid w:val="00FE43B6"/>
    <w:rsid w:val="00FE5360"/>
    <w:rsid w:val="00FE5CAF"/>
    <w:rsid w:val="00FF289A"/>
    <w:rsid w:val="00FF2BCB"/>
    <w:rsid w:val="00FF4210"/>
    <w:rsid w:val="00FF5B76"/>
    <w:rsid w:val="00FF5FCC"/>
    <w:rsid w:val="00FF607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Normal (Web)" w:unhideWhenUsed="0"/>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64AB"/>
    <w:rPr>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F73B35"/>
    <w:rPr>
      <w:rFonts w:ascii="Tahoma" w:hAnsi="Tahoma" w:cs="Tahoma"/>
      <w:sz w:val="16"/>
      <w:szCs w:val="16"/>
    </w:rPr>
  </w:style>
  <w:style w:type="character" w:customStyle="1" w:styleId="BalloonTextChar">
    <w:name w:val="Balloon Text Char"/>
    <w:basedOn w:val="DefaultParagraphFont"/>
    <w:link w:val="BalloonText"/>
    <w:uiPriority w:val="99"/>
    <w:rsid w:val="00F73B35"/>
    <w:rPr>
      <w:rFonts w:ascii="Tahoma" w:hAnsi="Tahoma" w:cs="Tahoma"/>
      <w:sz w:val="16"/>
      <w:szCs w:val="16"/>
    </w:rPr>
  </w:style>
  <w:style w:type="paragraph" w:styleId="NormalWeb">
    <w:name w:val="Normal (Web)"/>
    <w:basedOn w:val="Normal"/>
    <w:uiPriority w:val="99"/>
    <w:rsid w:val="00F73B35"/>
    <w:pPr>
      <w:spacing w:before="100" w:beforeAutospacing="1" w:after="100" w:afterAutospacing="1"/>
    </w:pPr>
  </w:style>
  <w:style w:type="paragraph" w:styleId="Header">
    <w:name w:val="header"/>
    <w:basedOn w:val="Normal"/>
    <w:link w:val="HeaderChar"/>
    <w:uiPriority w:val="99"/>
    <w:rsid w:val="0012508A"/>
    <w:pPr>
      <w:tabs>
        <w:tab w:val="center" w:pos="4677"/>
        <w:tab w:val="right" w:pos="9355"/>
      </w:tabs>
    </w:pPr>
  </w:style>
  <w:style w:type="character" w:customStyle="1" w:styleId="HeaderChar">
    <w:name w:val="Header Char"/>
    <w:basedOn w:val="DefaultParagraphFont"/>
    <w:link w:val="Header"/>
    <w:uiPriority w:val="99"/>
    <w:rsid w:val="0012508A"/>
    <w:rPr>
      <w:sz w:val="24"/>
      <w:szCs w:val="24"/>
    </w:rPr>
  </w:style>
  <w:style w:type="paragraph" w:styleId="Footer">
    <w:name w:val="footer"/>
    <w:basedOn w:val="Normal"/>
    <w:link w:val="FooterChar"/>
    <w:uiPriority w:val="99"/>
    <w:rsid w:val="0012508A"/>
    <w:pPr>
      <w:tabs>
        <w:tab w:val="center" w:pos="4677"/>
        <w:tab w:val="right" w:pos="9355"/>
      </w:tabs>
    </w:pPr>
  </w:style>
  <w:style w:type="character" w:customStyle="1" w:styleId="FooterChar">
    <w:name w:val="Footer Char"/>
    <w:basedOn w:val="DefaultParagraphFont"/>
    <w:link w:val="Footer"/>
    <w:uiPriority w:val="99"/>
    <w:rsid w:val="0012508A"/>
    <w:rPr>
      <w:sz w:val="24"/>
      <w:szCs w:val="24"/>
    </w:rPr>
  </w:style>
  <w:style w:type="character" w:styleId="PageNumber">
    <w:name w:val="page number"/>
    <w:basedOn w:val="DefaultParagraphFont"/>
    <w:uiPriority w:val="99"/>
    <w:rsid w:val="000C7CD6"/>
  </w:style>
</w:styles>
</file>

<file path=word/webSettings.xml><?xml version="1.0" encoding="utf-8"?>
<w:webSettings xmlns:r="http://schemas.openxmlformats.org/officeDocument/2006/relationships" xmlns:w="http://schemas.openxmlformats.org/wordprocessingml/2006/main">
  <w:divs>
    <w:div w:id="19354946">
      <w:marLeft w:val="0"/>
      <w:marRight w:val="0"/>
      <w:marTop w:val="0"/>
      <w:marBottom w:val="0"/>
      <w:divBdr>
        <w:top w:val="none" w:sz="0" w:space="0" w:color="auto"/>
        <w:left w:val="none" w:sz="0" w:space="0" w:color="auto"/>
        <w:bottom w:val="none" w:sz="0" w:space="0" w:color="auto"/>
        <w:right w:val="none" w:sz="0" w:space="0" w:color="auto"/>
      </w:divBdr>
    </w:div>
    <w:div w:id="1935494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 Type="http://schemas.openxmlformats.org/officeDocument/2006/relationships/image" Target="media/image2.png"/><Relationship Id="rId71"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61" Type="http://schemas.openxmlformats.org/officeDocument/2006/relationships/image" Target="media/image56.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header" Target="header1.xm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64</Pages>
  <Words>162</Words>
  <Characters>925</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№1 </dc:title>
  <dc:subject/>
  <dc:creator>user</dc:creator>
  <cp:keywords/>
  <dc:description/>
  <cp:lastModifiedBy>1</cp:lastModifiedBy>
  <cp:revision>2</cp:revision>
  <cp:lastPrinted>2012-05-14T09:39:00Z</cp:lastPrinted>
  <dcterms:created xsi:type="dcterms:W3CDTF">2012-05-15T11:19:00Z</dcterms:created>
  <dcterms:modified xsi:type="dcterms:W3CDTF">2012-05-15T11:19:00Z</dcterms:modified>
</cp:coreProperties>
</file>